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F8C79" w14:textId="6F698525" w:rsidR="00460A21" w:rsidRDefault="00460A21" w:rsidP="00460A21"/>
    <w:p w14:paraId="3E25CA10" w14:textId="77777777" w:rsidR="00FD58D4" w:rsidRDefault="00FD58D4" w:rsidP="00460A21"/>
    <w:p w14:paraId="131CEEE1" w14:textId="77777777" w:rsidR="00460A21" w:rsidRDefault="00460A21" w:rsidP="00460A21"/>
    <w:p w14:paraId="5804D6F3" w14:textId="77777777" w:rsidR="00460A21" w:rsidRDefault="00D901F3" w:rsidP="00460A21">
      <w:r>
        <w:tab/>
      </w:r>
      <w:r>
        <w:tab/>
      </w:r>
      <w:r>
        <w:tab/>
      </w:r>
      <w:r>
        <w:tab/>
      </w:r>
      <w:r>
        <w:tab/>
      </w:r>
      <w:r w:rsidR="00E76AE0">
        <w:t>OSNUTEK</w:t>
      </w:r>
      <w:r>
        <w:t xml:space="preserve"> POGODBE</w:t>
      </w:r>
    </w:p>
    <w:p w14:paraId="4CB6FE5F" w14:textId="77777777" w:rsidR="00D277FE" w:rsidRDefault="00D277FE" w:rsidP="00176072">
      <w:pPr>
        <w:pStyle w:val="Naslov1"/>
        <w:jc w:val="center"/>
        <w:rPr>
          <w:sz w:val="22"/>
          <w:szCs w:val="22"/>
        </w:rPr>
      </w:pPr>
    </w:p>
    <w:p w14:paraId="2349510A" w14:textId="06CA9800" w:rsidR="00317627" w:rsidRPr="00EE2F8E" w:rsidRDefault="001D7000" w:rsidP="001D7000">
      <w:pPr>
        <w:jc w:val="center"/>
        <w:rPr>
          <w:b/>
          <w:sz w:val="28"/>
          <w:szCs w:val="28"/>
        </w:rPr>
      </w:pPr>
      <w:r>
        <w:rPr>
          <w:b/>
          <w:sz w:val="28"/>
          <w:szCs w:val="28"/>
        </w:rPr>
        <w:t>POGODBA</w:t>
      </w:r>
    </w:p>
    <w:p w14:paraId="4EB6ADE5" w14:textId="77777777" w:rsidR="000D305E" w:rsidRPr="008E036E" w:rsidRDefault="0080570F" w:rsidP="001D7000">
      <w:pPr>
        <w:pStyle w:val="Glava"/>
        <w:jc w:val="center"/>
        <w:rPr>
          <w:rFonts w:cs="Arial"/>
        </w:rPr>
      </w:pPr>
      <w:r>
        <w:rPr>
          <w:rFonts w:cs="Arial"/>
        </w:rPr>
        <w:t>za</w:t>
      </w:r>
    </w:p>
    <w:p w14:paraId="513A0C0C"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8E036E" w14:paraId="52F31574" w14:textId="77777777" w:rsidTr="00774F3F">
        <w:tc>
          <w:tcPr>
            <w:tcW w:w="9210" w:type="dxa"/>
            <w:shd w:val="clear" w:color="auto" w:fill="auto"/>
          </w:tcPr>
          <w:p w14:paraId="32C1E175" w14:textId="218CAE66" w:rsidR="00774F3F" w:rsidRPr="001D7000" w:rsidRDefault="008D4AFD" w:rsidP="00B51C7E">
            <w:pPr>
              <w:jc w:val="center"/>
              <w:rPr>
                <w:rFonts w:cs="Arial"/>
                <w:b/>
              </w:rPr>
            </w:pPr>
            <w:r>
              <w:rPr>
                <w:rFonts w:cs="Arial"/>
                <w:b/>
              </w:rPr>
              <w:t xml:space="preserve">PRODAJO IN </w:t>
            </w:r>
            <w:r w:rsidR="0080570F" w:rsidRPr="0089424A">
              <w:rPr>
                <w:rFonts w:cs="Arial"/>
                <w:b/>
              </w:rPr>
              <w:t xml:space="preserve">NAKUP </w:t>
            </w:r>
            <w:r w:rsidRPr="00B51C7E">
              <w:rPr>
                <w:rFonts w:cs="Arial"/>
                <w:b/>
              </w:rPr>
              <w:t>RIBJIH</w:t>
            </w:r>
            <w:r w:rsidR="0091496D" w:rsidRPr="00B51C7E">
              <w:rPr>
                <w:rFonts w:cs="Arial"/>
                <w:b/>
              </w:rPr>
              <w:t xml:space="preserve"> </w:t>
            </w:r>
            <w:r w:rsidR="0091496D">
              <w:rPr>
                <w:rFonts w:cs="Arial"/>
                <w:b/>
              </w:rPr>
              <w:t xml:space="preserve">KONZERV </w:t>
            </w:r>
          </w:p>
        </w:tc>
      </w:tr>
    </w:tbl>
    <w:p w14:paraId="528AD5B6" w14:textId="77777777" w:rsidR="000D305E" w:rsidRPr="008E036E" w:rsidRDefault="000D305E" w:rsidP="00317627">
      <w:pPr>
        <w:pStyle w:val="Glava"/>
        <w:rPr>
          <w:rFonts w:cs="Arial"/>
        </w:rPr>
      </w:pPr>
    </w:p>
    <w:p w14:paraId="33358767" w14:textId="77777777" w:rsidR="000D305E" w:rsidRPr="008E036E" w:rsidRDefault="000D305E" w:rsidP="00317627">
      <w:pPr>
        <w:pStyle w:val="Glava"/>
        <w:rPr>
          <w:rFonts w:cs="Arial"/>
        </w:rPr>
      </w:pPr>
    </w:p>
    <w:p w14:paraId="27983D8E" w14:textId="77777777" w:rsidR="00317627" w:rsidRPr="008E036E" w:rsidRDefault="00317627" w:rsidP="00317627">
      <w:pPr>
        <w:pStyle w:val="Glava"/>
        <w:rPr>
          <w:rFonts w:cs="Arial"/>
        </w:rPr>
      </w:pPr>
      <w:r w:rsidRPr="008E036E">
        <w:rPr>
          <w:rFonts w:cs="Arial"/>
        </w:rPr>
        <w:t>ki jo sklepa</w:t>
      </w:r>
      <w:r w:rsidR="00D938ED">
        <w:rPr>
          <w:rFonts w:cs="Arial"/>
        </w:rPr>
        <w:t>ta</w:t>
      </w:r>
    </w:p>
    <w:p w14:paraId="167E40D6" w14:textId="77777777" w:rsidR="00317627" w:rsidRPr="008E036E" w:rsidRDefault="00317627" w:rsidP="00317627">
      <w:pPr>
        <w:pStyle w:val="Glava"/>
        <w:rPr>
          <w:rFonts w:cs="Arial"/>
        </w:rPr>
      </w:pPr>
    </w:p>
    <w:p w14:paraId="048A19D4" w14:textId="4F530DFD" w:rsidR="00317627" w:rsidRPr="008E036E" w:rsidRDefault="00FE6E99" w:rsidP="00317627">
      <w:pPr>
        <w:rPr>
          <w:rFonts w:cs="Arial"/>
          <w:b/>
        </w:rPr>
      </w:pPr>
      <w:r>
        <w:rPr>
          <w:rFonts w:cs="Arial"/>
          <w:b/>
        </w:rPr>
        <w:t>NAROČNIK</w:t>
      </w:r>
      <w:r w:rsidR="00317627" w:rsidRPr="008E036E">
        <w:rPr>
          <w:rFonts w:cs="Arial"/>
          <w:b/>
        </w:rPr>
        <w:t>:</w:t>
      </w:r>
    </w:p>
    <w:p w14:paraId="410D8374"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3E78BDC6" w14:textId="7E5D408B" w:rsidR="00317627" w:rsidRPr="0015348D" w:rsidRDefault="00317627" w:rsidP="00317627">
      <w:pPr>
        <w:rPr>
          <w:rFonts w:cs="Arial"/>
        </w:rPr>
      </w:pPr>
      <w:r w:rsidRPr="008E036E">
        <w:rPr>
          <w:rFonts w:cs="Arial"/>
        </w:rPr>
        <w:t xml:space="preserve">ki ga zastopa </w:t>
      </w:r>
      <w:r w:rsidR="00990592" w:rsidRPr="0015348D">
        <w:rPr>
          <w:rFonts w:cs="Arial"/>
        </w:rPr>
        <w:t>direktor</w:t>
      </w:r>
      <w:r w:rsidR="004D39D4" w:rsidRPr="0015348D">
        <w:rPr>
          <w:rFonts w:cs="Arial"/>
        </w:rPr>
        <w:t xml:space="preserve"> </w:t>
      </w:r>
      <w:r w:rsidR="001D7000" w:rsidRPr="0015348D">
        <w:rPr>
          <w:rFonts w:cs="Arial"/>
        </w:rPr>
        <w:t>mag. Andrej KUŽNER</w:t>
      </w:r>
    </w:p>
    <w:p w14:paraId="39153D75"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7EE373E3" w14:textId="77777777" w:rsidR="00311636" w:rsidRPr="008E036E" w:rsidRDefault="00311636" w:rsidP="00317627">
      <w:pPr>
        <w:rPr>
          <w:rFonts w:cs="Arial"/>
        </w:rPr>
      </w:pPr>
      <w:r>
        <w:rPr>
          <w:rFonts w:cs="Arial"/>
        </w:rPr>
        <w:t>Matična številka: 5022959</w:t>
      </w:r>
    </w:p>
    <w:p w14:paraId="76E1C91E" w14:textId="00559056" w:rsidR="00176072" w:rsidRPr="008E036E" w:rsidRDefault="00176072" w:rsidP="00176072">
      <w:pPr>
        <w:rPr>
          <w:rFonts w:cs="Arial"/>
        </w:rPr>
      </w:pPr>
      <w:r w:rsidRPr="008E036E">
        <w:rPr>
          <w:rFonts w:cs="Arial"/>
        </w:rPr>
        <w:t xml:space="preserve">(v nadaljevanju: </w:t>
      </w:r>
      <w:r w:rsidR="00663089">
        <w:rPr>
          <w:rFonts w:cs="Arial"/>
        </w:rPr>
        <w:t>naročnik</w:t>
      </w:r>
      <w:r w:rsidRPr="008E036E">
        <w:rPr>
          <w:rFonts w:cs="Arial"/>
        </w:rPr>
        <w:t>)</w:t>
      </w:r>
    </w:p>
    <w:p w14:paraId="4EED7544" w14:textId="77777777" w:rsidR="00317627" w:rsidRPr="008E036E" w:rsidRDefault="00317627" w:rsidP="00317627">
      <w:pPr>
        <w:rPr>
          <w:rFonts w:cs="Arial"/>
        </w:rPr>
      </w:pPr>
    </w:p>
    <w:p w14:paraId="06B884CD"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6FCB70CE" w14:textId="77777777" w:rsidR="00176072" w:rsidRPr="008E036E" w:rsidRDefault="00176072" w:rsidP="00317627">
      <w:pPr>
        <w:rPr>
          <w:rFonts w:cs="Arial"/>
        </w:rPr>
      </w:pPr>
    </w:p>
    <w:p w14:paraId="6AB381D9" w14:textId="7BA45402" w:rsidR="00317627" w:rsidRPr="008E036E" w:rsidRDefault="00FE6E99" w:rsidP="00317627">
      <w:pPr>
        <w:rPr>
          <w:rFonts w:cs="Arial"/>
        </w:rPr>
      </w:pPr>
      <w:r>
        <w:rPr>
          <w:rFonts w:cs="Arial"/>
          <w:b/>
        </w:rPr>
        <w:t>PONUDNIK</w:t>
      </w:r>
      <w:r w:rsidR="00317627" w:rsidRPr="008E036E">
        <w:rPr>
          <w:rFonts w:cs="Arial"/>
          <w:b/>
        </w:rPr>
        <w:t>:</w:t>
      </w:r>
    </w:p>
    <w:p w14:paraId="03895B25" w14:textId="77777777" w:rsidR="00317627" w:rsidRPr="008E036E" w:rsidRDefault="00317627" w:rsidP="00317627">
      <w:pPr>
        <w:rPr>
          <w:rFonts w:cs="Arial"/>
        </w:rPr>
      </w:pPr>
      <w:r w:rsidRPr="008E036E">
        <w:rPr>
          <w:rFonts w:cs="Arial"/>
        </w:rPr>
        <w:t>………………………………………………</w:t>
      </w:r>
    </w:p>
    <w:p w14:paraId="477A50D7" w14:textId="77777777" w:rsidR="00317627" w:rsidRPr="008E036E" w:rsidRDefault="00317627" w:rsidP="00317627">
      <w:pPr>
        <w:rPr>
          <w:rFonts w:cs="Arial"/>
        </w:rPr>
      </w:pPr>
      <w:r w:rsidRPr="008E036E">
        <w:rPr>
          <w:rFonts w:cs="Arial"/>
        </w:rPr>
        <w:t>k</w:t>
      </w:r>
      <w:r w:rsidR="004E0D3B">
        <w:rPr>
          <w:rFonts w:cs="Arial"/>
        </w:rPr>
        <w:t>i ga zastopa direktor  ……………………</w:t>
      </w:r>
    </w:p>
    <w:p w14:paraId="3A7C1D00" w14:textId="77777777" w:rsidR="00317627" w:rsidRDefault="00317627" w:rsidP="00317627">
      <w:pPr>
        <w:rPr>
          <w:rFonts w:cs="Arial"/>
        </w:rPr>
      </w:pPr>
      <w:r w:rsidRPr="008E036E">
        <w:rPr>
          <w:rFonts w:cs="Arial"/>
        </w:rPr>
        <w:t xml:space="preserve">ID za DDV: SI </w:t>
      </w:r>
      <w:r w:rsidR="004E0D3B">
        <w:rPr>
          <w:rFonts w:cs="Arial"/>
        </w:rPr>
        <w:t xml:space="preserve"> </w:t>
      </w:r>
      <w:r w:rsidRPr="008E036E">
        <w:rPr>
          <w:rFonts w:cs="Arial"/>
        </w:rPr>
        <w:t>…………………………….</w:t>
      </w:r>
    </w:p>
    <w:p w14:paraId="46715B1F" w14:textId="77777777" w:rsidR="00311636" w:rsidRPr="008E036E" w:rsidRDefault="00311636" w:rsidP="00317627">
      <w:pPr>
        <w:rPr>
          <w:rFonts w:cs="Arial"/>
        </w:rPr>
      </w:pPr>
      <w:r>
        <w:rPr>
          <w:rFonts w:cs="Arial"/>
        </w:rPr>
        <w:t>Matična številka:…………………………...</w:t>
      </w:r>
    </w:p>
    <w:p w14:paraId="05C1911A" w14:textId="4EBD357C" w:rsidR="00317627" w:rsidRPr="008E036E" w:rsidRDefault="00317627" w:rsidP="00317627">
      <w:pPr>
        <w:rPr>
          <w:rFonts w:cs="Arial"/>
        </w:rPr>
      </w:pPr>
      <w:r w:rsidRPr="008E036E">
        <w:rPr>
          <w:rFonts w:cs="Arial"/>
        </w:rPr>
        <w:t xml:space="preserve">(v nadaljevanju: </w:t>
      </w:r>
      <w:r w:rsidR="00663089">
        <w:rPr>
          <w:rFonts w:cs="Arial"/>
        </w:rPr>
        <w:t>ponudnik</w:t>
      </w:r>
      <w:r w:rsidRPr="008E036E">
        <w:rPr>
          <w:rFonts w:cs="Arial"/>
        </w:rPr>
        <w:t>)</w:t>
      </w:r>
    </w:p>
    <w:p w14:paraId="6DE847F1" w14:textId="77777777" w:rsidR="00346BC8" w:rsidRPr="00D33ACD" w:rsidRDefault="00317627" w:rsidP="00317627">
      <w:pPr>
        <w:rPr>
          <w:rFonts w:cs="Arial"/>
        </w:rPr>
        <w:sectPr w:rsidR="00346BC8" w:rsidRPr="00D33ACD" w:rsidSect="00800DA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31CDCEB" w14:textId="77777777" w:rsidR="00F3514D" w:rsidRPr="008E036E" w:rsidRDefault="00F3514D">
          <w:pPr>
            <w:pStyle w:val="NaslovTOC"/>
          </w:pPr>
          <w:r w:rsidRPr="008E036E">
            <w:t>Vsebina</w:t>
          </w:r>
        </w:p>
        <w:p w14:paraId="72A334BE" w14:textId="23455DD3" w:rsidR="00833C25" w:rsidRDefault="00F3514D">
          <w:pPr>
            <w:pStyle w:val="Kazalovsebine1"/>
            <w:tabs>
              <w:tab w:val="right" w:leader="dot" w:pos="9060"/>
            </w:tabs>
            <w:rPr>
              <w:rFonts w:asciiTheme="minorHAnsi" w:eastAsiaTheme="minorEastAsia" w:hAnsiTheme="minorHAnsi" w:cstheme="minorBidi"/>
              <w:noProof/>
            </w:rPr>
          </w:pPr>
          <w:r w:rsidRPr="0051534B">
            <w:fldChar w:fldCharType="begin"/>
          </w:r>
          <w:r w:rsidRPr="0051534B">
            <w:instrText xml:space="preserve"> TOC \o "1-3" \h \z \u </w:instrText>
          </w:r>
          <w:r w:rsidRPr="0051534B">
            <w:fldChar w:fldCharType="separate"/>
          </w:r>
          <w:hyperlink w:anchor="_Toc222909470" w:history="1">
            <w:r w:rsidR="00833C25" w:rsidRPr="00CA1F33">
              <w:rPr>
                <w:rStyle w:val="Hiperpovezava"/>
                <w:b/>
                <w:noProof/>
              </w:rPr>
              <w:t>UVODNA DOLOČILA</w:t>
            </w:r>
            <w:r w:rsidR="00833C25">
              <w:rPr>
                <w:noProof/>
                <w:webHidden/>
              </w:rPr>
              <w:tab/>
            </w:r>
            <w:r w:rsidR="00833C25">
              <w:rPr>
                <w:noProof/>
                <w:webHidden/>
              </w:rPr>
              <w:fldChar w:fldCharType="begin"/>
            </w:r>
            <w:r w:rsidR="00833C25">
              <w:rPr>
                <w:noProof/>
                <w:webHidden/>
              </w:rPr>
              <w:instrText xml:space="preserve"> PAGEREF _Toc222909470 \h </w:instrText>
            </w:r>
            <w:r w:rsidR="00833C25">
              <w:rPr>
                <w:noProof/>
                <w:webHidden/>
              </w:rPr>
            </w:r>
            <w:r w:rsidR="00833C25">
              <w:rPr>
                <w:noProof/>
                <w:webHidden/>
              </w:rPr>
              <w:fldChar w:fldCharType="separate"/>
            </w:r>
            <w:r w:rsidR="00833C25">
              <w:rPr>
                <w:noProof/>
                <w:webHidden/>
              </w:rPr>
              <w:t>3</w:t>
            </w:r>
            <w:r w:rsidR="00833C25">
              <w:rPr>
                <w:noProof/>
                <w:webHidden/>
              </w:rPr>
              <w:fldChar w:fldCharType="end"/>
            </w:r>
          </w:hyperlink>
        </w:p>
        <w:p w14:paraId="7A2B520F" w14:textId="1B3AE4C4" w:rsidR="00833C25" w:rsidRDefault="00CA1F33">
          <w:pPr>
            <w:pStyle w:val="Kazalovsebine1"/>
            <w:tabs>
              <w:tab w:val="right" w:leader="dot" w:pos="9060"/>
            </w:tabs>
            <w:rPr>
              <w:rFonts w:asciiTheme="minorHAnsi" w:eastAsiaTheme="minorEastAsia" w:hAnsiTheme="minorHAnsi" w:cstheme="minorBidi"/>
              <w:noProof/>
            </w:rPr>
          </w:pPr>
          <w:hyperlink w:anchor="_Toc222909471" w:history="1">
            <w:r w:rsidR="00833C25" w:rsidRPr="00C72003">
              <w:rPr>
                <w:rStyle w:val="Hiperpovezava"/>
                <w:b/>
                <w:bCs/>
                <w:noProof/>
                <w:kern w:val="32"/>
              </w:rPr>
              <w:t>SPLOŠNE DOLOČBE</w:t>
            </w:r>
            <w:r w:rsidR="00833C25">
              <w:rPr>
                <w:noProof/>
                <w:webHidden/>
              </w:rPr>
              <w:tab/>
            </w:r>
            <w:r w:rsidR="00833C25">
              <w:rPr>
                <w:noProof/>
                <w:webHidden/>
              </w:rPr>
              <w:fldChar w:fldCharType="begin"/>
            </w:r>
            <w:r w:rsidR="00833C25">
              <w:rPr>
                <w:noProof/>
                <w:webHidden/>
              </w:rPr>
              <w:instrText xml:space="preserve"> PAGEREF _Toc222909471 \h </w:instrText>
            </w:r>
            <w:r w:rsidR="00833C25">
              <w:rPr>
                <w:noProof/>
                <w:webHidden/>
              </w:rPr>
            </w:r>
            <w:r w:rsidR="00833C25">
              <w:rPr>
                <w:noProof/>
                <w:webHidden/>
              </w:rPr>
              <w:fldChar w:fldCharType="separate"/>
            </w:r>
            <w:r w:rsidR="00833C25">
              <w:rPr>
                <w:noProof/>
                <w:webHidden/>
              </w:rPr>
              <w:t>3</w:t>
            </w:r>
            <w:r w:rsidR="00833C25">
              <w:rPr>
                <w:noProof/>
                <w:webHidden/>
              </w:rPr>
              <w:fldChar w:fldCharType="end"/>
            </w:r>
          </w:hyperlink>
        </w:p>
        <w:p w14:paraId="6AF7FF29" w14:textId="45BE0337" w:rsidR="00833C25" w:rsidRDefault="00CA1F33">
          <w:pPr>
            <w:pStyle w:val="Kazalovsebine1"/>
            <w:tabs>
              <w:tab w:val="right" w:leader="dot" w:pos="9060"/>
            </w:tabs>
            <w:rPr>
              <w:rFonts w:asciiTheme="minorHAnsi" w:eastAsiaTheme="minorEastAsia" w:hAnsiTheme="minorHAnsi" w:cstheme="minorBidi"/>
              <w:noProof/>
            </w:rPr>
          </w:pPr>
          <w:hyperlink w:anchor="_Toc222909472" w:history="1">
            <w:r w:rsidR="00833C25" w:rsidRPr="00C72003">
              <w:rPr>
                <w:rStyle w:val="Hiperpovezava"/>
                <w:b/>
                <w:bCs/>
                <w:noProof/>
                <w:kern w:val="32"/>
              </w:rPr>
              <w:t>PREDMET POGODBE</w:t>
            </w:r>
            <w:r w:rsidR="00833C25">
              <w:rPr>
                <w:noProof/>
                <w:webHidden/>
              </w:rPr>
              <w:tab/>
            </w:r>
            <w:r w:rsidR="00833C25">
              <w:rPr>
                <w:noProof/>
                <w:webHidden/>
              </w:rPr>
              <w:fldChar w:fldCharType="begin"/>
            </w:r>
            <w:r w:rsidR="00833C25">
              <w:rPr>
                <w:noProof/>
                <w:webHidden/>
              </w:rPr>
              <w:instrText xml:space="preserve"> PAGEREF _Toc222909472 \h </w:instrText>
            </w:r>
            <w:r w:rsidR="00833C25">
              <w:rPr>
                <w:noProof/>
                <w:webHidden/>
              </w:rPr>
            </w:r>
            <w:r w:rsidR="00833C25">
              <w:rPr>
                <w:noProof/>
                <w:webHidden/>
              </w:rPr>
              <w:fldChar w:fldCharType="separate"/>
            </w:r>
            <w:r w:rsidR="00833C25">
              <w:rPr>
                <w:noProof/>
                <w:webHidden/>
              </w:rPr>
              <w:t>3</w:t>
            </w:r>
            <w:r w:rsidR="00833C25">
              <w:rPr>
                <w:noProof/>
                <w:webHidden/>
              </w:rPr>
              <w:fldChar w:fldCharType="end"/>
            </w:r>
          </w:hyperlink>
        </w:p>
        <w:p w14:paraId="4704AF85" w14:textId="3C9EEFBE" w:rsidR="00833C25" w:rsidRDefault="00CA1F33">
          <w:pPr>
            <w:pStyle w:val="Kazalovsebine1"/>
            <w:tabs>
              <w:tab w:val="right" w:leader="dot" w:pos="9060"/>
            </w:tabs>
            <w:rPr>
              <w:rFonts w:asciiTheme="minorHAnsi" w:eastAsiaTheme="minorEastAsia" w:hAnsiTheme="minorHAnsi" w:cstheme="minorBidi"/>
              <w:noProof/>
            </w:rPr>
          </w:pPr>
          <w:hyperlink w:anchor="_Toc222909473" w:history="1">
            <w:r w:rsidR="00833C25" w:rsidRPr="00C72003">
              <w:rPr>
                <w:rStyle w:val="Hiperpovezava"/>
                <w:b/>
                <w:bCs/>
                <w:noProof/>
                <w:kern w:val="32"/>
              </w:rPr>
              <w:t>PODIZVAJALCI</w:t>
            </w:r>
            <w:r w:rsidR="00833C25">
              <w:rPr>
                <w:noProof/>
                <w:webHidden/>
              </w:rPr>
              <w:tab/>
            </w:r>
            <w:r w:rsidR="00833C25">
              <w:rPr>
                <w:noProof/>
                <w:webHidden/>
              </w:rPr>
              <w:fldChar w:fldCharType="begin"/>
            </w:r>
            <w:r w:rsidR="00833C25">
              <w:rPr>
                <w:noProof/>
                <w:webHidden/>
              </w:rPr>
              <w:instrText xml:space="preserve"> PAGEREF _Toc222909473 \h </w:instrText>
            </w:r>
            <w:r w:rsidR="00833C25">
              <w:rPr>
                <w:noProof/>
                <w:webHidden/>
              </w:rPr>
            </w:r>
            <w:r w:rsidR="00833C25">
              <w:rPr>
                <w:noProof/>
                <w:webHidden/>
              </w:rPr>
              <w:fldChar w:fldCharType="separate"/>
            </w:r>
            <w:r w:rsidR="00833C25">
              <w:rPr>
                <w:noProof/>
                <w:webHidden/>
              </w:rPr>
              <w:t>4</w:t>
            </w:r>
            <w:r w:rsidR="00833C25">
              <w:rPr>
                <w:noProof/>
                <w:webHidden/>
              </w:rPr>
              <w:fldChar w:fldCharType="end"/>
            </w:r>
          </w:hyperlink>
        </w:p>
        <w:p w14:paraId="19CE6340" w14:textId="0D07B0B8" w:rsidR="00833C25" w:rsidRDefault="00CA1F33">
          <w:pPr>
            <w:pStyle w:val="Kazalovsebine1"/>
            <w:tabs>
              <w:tab w:val="right" w:leader="dot" w:pos="9060"/>
            </w:tabs>
            <w:rPr>
              <w:rFonts w:asciiTheme="minorHAnsi" w:eastAsiaTheme="minorEastAsia" w:hAnsiTheme="minorHAnsi" w:cstheme="minorBidi"/>
              <w:noProof/>
            </w:rPr>
          </w:pPr>
          <w:hyperlink w:anchor="_Toc222909474" w:history="1">
            <w:r w:rsidR="00833C25" w:rsidRPr="00C72003">
              <w:rPr>
                <w:rStyle w:val="Hiperpovezava"/>
                <w:b/>
                <w:bCs/>
                <w:noProof/>
                <w:kern w:val="32"/>
              </w:rPr>
              <w:t>POGODBENI ROK</w:t>
            </w:r>
            <w:r w:rsidR="00833C25">
              <w:rPr>
                <w:noProof/>
                <w:webHidden/>
              </w:rPr>
              <w:tab/>
            </w:r>
            <w:r w:rsidR="00833C25">
              <w:rPr>
                <w:noProof/>
                <w:webHidden/>
              </w:rPr>
              <w:fldChar w:fldCharType="begin"/>
            </w:r>
            <w:r w:rsidR="00833C25">
              <w:rPr>
                <w:noProof/>
                <w:webHidden/>
              </w:rPr>
              <w:instrText xml:space="preserve"> PAGEREF _Toc222909474 \h </w:instrText>
            </w:r>
            <w:r w:rsidR="00833C25">
              <w:rPr>
                <w:noProof/>
                <w:webHidden/>
              </w:rPr>
            </w:r>
            <w:r w:rsidR="00833C25">
              <w:rPr>
                <w:noProof/>
                <w:webHidden/>
              </w:rPr>
              <w:fldChar w:fldCharType="separate"/>
            </w:r>
            <w:r w:rsidR="00833C25">
              <w:rPr>
                <w:noProof/>
                <w:webHidden/>
              </w:rPr>
              <w:t>5</w:t>
            </w:r>
            <w:r w:rsidR="00833C25">
              <w:rPr>
                <w:noProof/>
                <w:webHidden/>
              </w:rPr>
              <w:fldChar w:fldCharType="end"/>
            </w:r>
          </w:hyperlink>
        </w:p>
        <w:p w14:paraId="1DC2513D" w14:textId="798F710B" w:rsidR="00833C25" w:rsidRDefault="00CA1F33">
          <w:pPr>
            <w:pStyle w:val="Kazalovsebine1"/>
            <w:tabs>
              <w:tab w:val="right" w:leader="dot" w:pos="9060"/>
            </w:tabs>
            <w:rPr>
              <w:rFonts w:asciiTheme="minorHAnsi" w:eastAsiaTheme="minorEastAsia" w:hAnsiTheme="minorHAnsi" w:cstheme="minorBidi"/>
              <w:noProof/>
            </w:rPr>
          </w:pPr>
          <w:hyperlink w:anchor="_Toc222909475" w:history="1">
            <w:r w:rsidR="00833C25" w:rsidRPr="00C72003">
              <w:rPr>
                <w:rStyle w:val="Hiperpovezava"/>
                <w:b/>
                <w:bCs/>
                <w:noProof/>
                <w:kern w:val="32"/>
              </w:rPr>
              <w:t>KRAJ IN ČAS IZROČITVE BLAGA</w:t>
            </w:r>
            <w:r w:rsidR="00833C25">
              <w:rPr>
                <w:noProof/>
                <w:webHidden/>
              </w:rPr>
              <w:tab/>
            </w:r>
            <w:r w:rsidR="00833C25">
              <w:rPr>
                <w:noProof/>
                <w:webHidden/>
              </w:rPr>
              <w:fldChar w:fldCharType="begin"/>
            </w:r>
            <w:r w:rsidR="00833C25">
              <w:rPr>
                <w:noProof/>
                <w:webHidden/>
              </w:rPr>
              <w:instrText xml:space="preserve"> PAGEREF _Toc222909475 \h </w:instrText>
            </w:r>
            <w:r w:rsidR="00833C25">
              <w:rPr>
                <w:noProof/>
                <w:webHidden/>
              </w:rPr>
            </w:r>
            <w:r w:rsidR="00833C25">
              <w:rPr>
                <w:noProof/>
                <w:webHidden/>
              </w:rPr>
              <w:fldChar w:fldCharType="separate"/>
            </w:r>
            <w:r w:rsidR="00833C25">
              <w:rPr>
                <w:noProof/>
                <w:webHidden/>
              </w:rPr>
              <w:t>5</w:t>
            </w:r>
            <w:r w:rsidR="00833C25">
              <w:rPr>
                <w:noProof/>
                <w:webHidden/>
              </w:rPr>
              <w:fldChar w:fldCharType="end"/>
            </w:r>
          </w:hyperlink>
        </w:p>
        <w:p w14:paraId="42B35379" w14:textId="2392DE4A" w:rsidR="00833C25" w:rsidRDefault="00CA1F33">
          <w:pPr>
            <w:pStyle w:val="Kazalovsebine1"/>
            <w:tabs>
              <w:tab w:val="right" w:leader="dot" w:pos="9060"/>
            </w:tabs>
            <w:rPr>
              <w:rFonts w:asciiTheme="minorHAnsi" w:eastAsiaTheme="minorEastAsia" w:hAnsiTheme="minorHAnsi" w:cstheme="minorBidi"/>
              <w:noProof/>
            </w:rPr>
          </w:pPr>
          <w:hyperlink w:anchor="_Toc222909476" w:history="1">
            <w:r w:rsidR="00833C25" w:rsidRPr="00C72003">
              <w:rPr>
                <w:rStyle w:val="Hiperpovezava"/>
                <w:b/>
                <w:bCs/>
                <w:noProof/>
                <w:kern w:val="32"/>
              </w:rPr>
              <w:t>KAKOVOST BLAGA, NAČIN EMBALIRANJA IN PREVZEM BLAGA</w:t>
            </w:r>
            <w:r w:rsidR="00833C25">
              <w:rPr>
                <w:noProof/>
                <w:webHidden/>
              </w:rPr>
              <w:tab/>
            </w:r>
            <w:r w:rsidR="00833C25">
              <w:rPr>
                <w:noProof/>
                <w:webHidden/>
              </w:rPr>
              <w:fldChar w:fldCharType="begin"/>
            </w:r>
            <w:r w:rsidR="00833C25">
              <w:rPr>
                <w:noProof/>
                <w:webHidden/>
              </w:rPr>
              <w:instrText xml:space="preserve"> PAGEREF _Toc222909476 \h </w:instrText>
            </w:r>
            <w:r w:rsidR="00833C25">
              <w:rPr>
                <w:noProof/>
                <w:webHidden/>
              </w:rPr>
            </w:r>
            <w:r w:rsidR="00833C25">
              <w:rPr>
                <w:noProof/>
                <w:webHidden/>
              </w:rPr>
              <w:fldChar w:fldCharType="separate"/>
            </w:r>
            <w:r w:rsidR="00833C25">
              <w:rPr>
                <w:noProof/>
                <w:webHidden/>
              </w:rPr>
              <w:t>5</w:t>
            </w:r>
            <w:r w:rsidR="00833C25">
              <w:rPr>
                <w:noProof/>
                <w:webHidden/>
              </w:rPr>
              <w:fldChar w:fldCharType="end"/>
            </w:r>
          </w:hyperlink>
        </w:p>
        <w:p w14:paraId="74961947" w14:textId="01B0EB6C" w:rsidR="00833C25" w:rsidRDefault="00CA1F33">
          <w:pPr>
            <w:pStyle w:val="Kazalovsebine1"/>
            <w:tabs>
              <w:tab w:val="right" w:leader="dot" w:pos="9060"/>
            </w:tabs>
            <w:rPr>
              <w:rFonts w:asciiTheme="minorHAnsi" w:eastAsiaTheme="minorEastAsia" w:hAnsiTheme="minorHAnsi" w:cstheme="minorBidi"/>
              <w:noProof/>
            </w:rPr>
          </w:pPr>
          <w:hyperlink w:anchor="_Toc222909477" w:history="1">
            <w:r w:rsidR="00833C25" w:rsidRPr="00C72003">
              <w:rPr>
                <w:rStyle w:val="Hiperpovezava"/>
                <w:b/>
                <w:bCs/>
                <w:noProof/>
                <w:kern w:val="32"/>
              </w:rPr>
              <w:t>POGODBENA VREDNOST, CENE IN PLAČILNI POGOJI</w:t>
            </w:r>
            <w:r w:rsidR="00833C25">
              <w:rPr>
                <w:noProof/>
                <w:webHidden/>
              </w:rPr>
              <w:tab/>
            </w:r>
            <w:r w:rsidR="00833C25">
              <w:rPr>
                <w:noProof/>
                <w:webHidden/>
              </w:rPr>
              <w:fldChar w:fldCharType="begin"/>
            </w:r>
            <w:r w:rsidR="00833C25">
              <w:rPr>
                <w:noProof/>
                <w:webHidden/>
              </w:rPr>
              <w:instrText xml:space="preserve"> PAGEREF _Toc222909477 \h </w:instrText>
            </w:r>
            <w:r w:rsidR="00833C25">
              <w:rPr>
                <w:noProof/>
                <w:webHidden/>
              </w:rPr>
            </w:r>
            <w:r w:rsidR="00833C25">
              <w:rPr>
                <w:noProof/>
                <w:webHidden/>
              </w:rPr>
              <w:fldChar w:fldCharType="separate"/>
            </w:r>
            <w:r w:rsidR="00833C25">
              <w:rPr>
                <w:noProof/>
                <w:webHidden/>
              </w:rPr>
              <w:t>7</w:t>
            </w:r>
            <w:r w:rsidR="00833C25">
              <w:rPr>
                <w:noProof/>
                <w:webHidden/>
              </w:rPr>
              <w:fldChar w:fldCharType="end"/>
            </w:r>
          </w:hyperlink>
        </w:p>
        <w:p w14:paraId="3D54AE35" w14:textId="67293F4E" w:rsidR="00833C25" w:rsidRDefault="00CA1F33">
          <w:pPr>
            <w:pStyle w:val="Kazalovsebine1"/>
            <w:tabs>
              <w:tab w:val="right" w:leader="dot" w:pos="9060"/>
            </w:tabs>
            <w:rPr>
              <w:rFonts w:asciiTheme="minorHAnsi" w:eastAsiaTheme="minorEastAsia" w:hAnsiTheme="minorHAnsi" w:cstheme="minorBidi"/>
              <w:noProof/>
            </w:rPr>
          </w:pPr>
          <w:hyperlink w:anchor="_Toc222909478" w:history="1">
            <w:r w:rsidR="00833C25" w:rsidRPr="00C72003">
              <w:rPr>
                <w:rStyle w:val="Hiperpovezava"/>
                <w:b/>
                <w:bCs/>
                <w:noProof/>
                <w:kern w:val="32"/>
              </w:rPr>
              <w:t>FINANČNO ZAVAROVANJE ZA DOBRO IZVEDBO POGODBENIH OBVEZNOSTI</w:t>
            </w:r>
            <w:r w:rsidR="00833C25">
              <w:rPr>
                <w:noProof/>
                <w:webHidden/>
              </w:rPr>
              <w:tab/>
            </w:r>
            <w:r w:rsidR="00833C25">
              <w:rPr>
                <w:noProof/>
                <w:webHidden/>
              </w:rPr>
              <w:fldChar w:fldCharType="begin"/>
            </w:r>
            <w:r w:rsidR="00833C25">
              <w:rPr>
                <w:noProof/>
                <w:webHidden/>
              </w:rPr>
              <w:instrText xml:space="preserve"> PAGEREF _Toc222909478 \h </w:instrText>
            </w:r>
            <w:r w:rsidR="00833C25">
              <w:rPr>
                <w:noProof/>
                <w:webHidden/>
              </w:rPr>
            </w:r>
            <w:r w:rsidR="00833C25">
              <w:rPr>
                <w:noProof/>
                <w:webHidden/>
              </w:rPr>
              <w:fldChar w:fldCharType="separate"/>
            </w:r>
            <w:r w:rsidR="00833C25">
              <w:rPr>
                <w:noProof/>
                <w:webHidden/>
              </w:rPr>
              <w:t>9</w:t>
            </w:r>
            <w:r w:rsidR="00833C25">
              <w:rPr>
                <w:noProof/>
                <w:webHidden/>
              </w:rPr>
              <w:fldChar w:fldCharType="end"/>
            </w:r>
          </w:hyperlink>
        </w:p>
        <w:p w14:paraId="74ABF301" w14:textId="72FF228F" w:rsidR="00833C25" w:rsidRDefault="00CA1F33">
          <w:pPr>
            <w:pStyle w:val="Kazalovsebine1"/>
            <w:tabs>
              <w:tab w:val="right" w:leader="dot" w:pos="9060"/>
            </w:tabs>
            <w:rPr>
              <w:rFonts w:asciiTheme="minorHAnsi" w:eastAsiaTheme="minorEastAsia" w:hAnsiTheme="minorHAnsi" w:cstheme="minorBidi"/>
              <w:noProof/>
            </w:rPr>
          </w:pPr>
          <w:hyperlink w:anchor="_Toc222909479" w:history="1">
            <w:r w:rsidR="00833C25" w:rsidRPr="00C72003">
              <w:rPr>
                <w:rStyle w:val="Hiperpovezava"/>
                <w:b/>
                <w:bCs/>
                <w:noProof/>
                <w:kern w:val="32"/>
              </w:rPr>
              <w:t>POGODBENA KAZEN</w:t>
            </w:r>
            <w:r w:rsidR="00833C25">
              <w:rPr>
                <w:noProof/>
                <w:webHidden/>
              </w:rPr>
              <w:tab/>
            </w:r>
            <w:r w:rsidR="00833C25">
              <w:rPr>
                <w:noProof/>
                <w:webHidden/>
              </w:rPr>
              <w:fldChar w:fldCharType="begin"/>
            </w:r>
            <w:r w:rsidR="00833C25">
              <w:rPr>
                <w:noProof/>
                <w:webHidden/>
              </w:rPr>
              <w:instrText xml:space="preserve"> PAGEREF _Toc222909479 \h </w:instrText>
            </w:r>
            <w:r w:rsidR="00833C25">
              <w:rPr>
                <w:noProof/>
                <w:webHidden/>
              </w:rPr>
            </w:r>
            <w:r w:rsidR="00833C25">
              <w:rPr>
                <w:noProof/>
                <w:webHidden/>
              </w:rPr>
              <w:fldChar w:fldCharType="separate"/>
            </w:r>
            <w:r w:rsidR="00833C25">
              <w:rPr>
                <w:noProof/>
                <w:webHidden/>
              </w:rPr>
              <w:t>10</w:t>
            </w:r>
            <w:r w:rsidR="00833C25">
              <w:rPr>
                <w:noProof/>
                <w:webHidden/>
              </w:rPr>
              <w:fldChar w:fldCharType="end"/>
            </w:r>
          </w:hyperlink>
        </w:p>
        <w:p w14:paraId="03965FB5" w14:textId="523A380F" w:rsidR="00833C25" w:rsidRDefault="00CA1F33">
          <w:pPr>
            <w:pStyle w:val="Kazalovsebine1"/>
            <w:tabs>
              <w:tab w:val="right" w:leader="dot" w:pos="9060"/>
            </w:tabs>
            <w:rPr>
              <w:rFonts w:asciiTheme="minorHAnsi" w:eastAsiaTheme="minorEastAsia" w:hAnsiTheme="minorHAnsi" w:cstheme="minorBidi"/>
              <w:noProof/>
            </w:rPr>
          </w:pPr>
          <w:hyperlink w:anchor="_Toc222909480" w:history="1">
            <w:r w:rsidR="00833C25" w:rsidRPr="00C72003">
              <w:rPr>
                <w:rStyle w:val="Hiperpovezava"/>
                <w:b/>
                <w:bCs/>
                <w:noProof/>
                <w:kern w:val="32"/>
              </w:rPr>
              <w:t>POVRNITEV ŠKODE</w:t>
            </w:r>
            <w:r w:rsidR="00833C25">
              <w:rPr>
                <w:noProof/>
                <w:webHidden/>
              </w:rPr>
              <w:tab/>
            </w:r>
            <w:r w:rsidR="00833C25">
              <w:rPr>
                <w:noProof/>
                <w:webHidden/>
              </w:rPr>
              <w:fldChar w:fldCharType="begin"/>
            </w:r>
            <w:r w:rsidR="00833C25">
              <w:rPr>
                <w:noProof/>
                <w:webHidden/>
              </w:rPr>
              <w:instrText xml:space="preserve"> PAGEREF _Toc222909480 \h </w:instrText>
            </w:r>
            <w:r w:rsidR="00833C25">
              <w:rPr>
                <w:noProof/>
                <w:webHidden/>
              </w:rPr>
            </w:r>
            <w:r w:rsidR="00833C25">
              <w:rPr>
                <w:noProof/>
                <w:webHidden/>
              </w:rPr>
              <w:fldChar w:fldCharType="separate"/>
            </w:r>
            <w:r w:rsidR="00833C25">
              <w:rPr>
                <w:noProof/>
                <w:webHidden/>
              </w:rPr>
              <w:t>10</w:t>
            </w:r>
            <w:r w:rsidR="00833C25">
              <w:rPr>
                <w:noProof/>
                <w:webHidden/>
              </w:rPr>
              <w:fldChar w:fldCharType="end"/>
            </w:r>
          </w:hyperlink>
        </w:p>
        <w:p w14:paraId="3AE25D6C" w14:textId="033C445F" w:rsidR="00833C25" w:rsidRDefault="00CA1F33">
          <w:pPr>
            <w:pStyle w:val="Kazalovsebine1"/>
            <w:tabs>
              <w:tab w:val="right" w:leader="dot" w:pos="9060"/>
            </w:tabs>
            <w:rPr>
              <w:rFonts w:asciiTheme="minorHAnsi" w:eastAsiaTheme="minorEastAsia" w:hAnsiTheme="minorHAnsi" w:cstheme="minorBidi"/>
              <w:noProof/>
            </w:rPr>
          </w:pPr>
          <w:hyperlink w:anchor="_Toc222909481" w:history="1">
            <w:r w:rsidR="00833C25" w:rsidRPr="00C72003">
              <w:rPr>
                <w:rStyle w:val="Hiperpovezava"/>
                <w:b/>
                <w:bCs/>
                <w:noProof/>
                <w:kern w:val="32"/>
              </w:rPr>
              <w:t>SKRBNIKI POGODBE</w:t>
            </w:r>
            <w:r w:rsidR="00833C25">
              <w:rPr>
                <w:noProof/>
                <w:webHidden/>
              </w:rPr>
              <w:tab/>
            </w:r>
            <w:r w:rsidR="00833C25">
              <w:rPr>
                <w:noProof/>
                <w:webHidden/>
              </w:rPr>
              <w:fldChar w:fldCharType="begin"/>
            </w:r>
            <w:r w:rsidR="00833C25">
              <w:rPr>
                <w:noProof/>
                <w:webHidden/>
              </w:rPr>
              <w:instrText xml:space="preserve"> PAGEREF _Toc222909481 \h </w:instrText>
            </w:r>
            <w:r w:rsidR="00833C25">
              <w:rPr>
                <w:noProof/>
                <w:webHidden/>
              </w:rPr>
            </w:r>
            <w:r w:rsidR="00833C25">
              <w:rPr>
                <w:noProof/>
                <w:webHidden/>
              </w:rPr>
              <w:fldChar w:fldCharType="separate"/>
            </w:r>
            <w:r w:rsidR="00833C25">
              <w:rPr>
                <w:noProof/>
                <w:webHidden/>
              </w:rPr>
              <w:t>10</w:t>
            </w:r>
            <w:r w:rsidR="00833C25">
              <w:rPr>
                <w:noProof/>
                <w:webHidden/>
              </w:rPr>
              <w:fldChar w:fldCharType="end"/>
            </w:r>
          </w:hyperlink>
        </w:p>
        <w:p w14:paraId="1926DAB1" w14:textId="59C7E726" w:rsidR="00833C25" w:rsidRDefault="00CA1F33">
          <w:pPr>
            <w:pStyle w:val="Kazalovsebine1"/>
            <w:tabs>
              <w:tab w:val="right" w:leader="dot" w:pos="9060"/>
            </w:tabs>
            <w:rPr>
              <w:rFonts w:asciiTheme="minorHAnsi" w:eastAsiaTheme="minorEastAsia" w:hAnsiTheme="minorHAnsi" w:cstheme="minorBidi"/>
              <w:noProof/>
            </w:rPr>
          </w:pPr>
          <w:hyperlink w:anchor="_Toc222909482" w:history="1">
            <w:r w:rsidR="00833C25" w:rsidRPr="00C72003">
              <w:rPr>
                <w:rStyle w:val="Hiperpovezava"/>
                <w:b/>
                <w:bCs/>
                <w:noProof/>
                <w:kern w:val="32"/>
              </w:rPr>
              <w:t>POSLOVNA SKRIVNOST</w:t>
            </w:r>
            <w:r w:rsidR="00833C25">
              <w:rPr>
                <w:noProof/>
                <w:webHidden/>
              </w:rPr>
              <w:tab/>
            </w:r>
            <w:r w:rsidR="00833C25">
              <w:rPr>
                <w:noProof/>
                <w:webHidden/>
              </w:rPr>
              <w:fldChar w:fldCharType="begin"/>
            </w:r>
            <w:r w:rsidR="00833C25">
              <w:rPr>
                <w:noProof/>
                <w:webHidden/>
              </w:rPr>
              <w:instrText xml:space="preserve"> PAGEREF _Toc222909482 \h </w:instrText>
            </w:r>
            <w:r w:rsidR="00833C25">
              <w:rPr>
                <w:noProof/>
                <w:webHidden/>
              </w:rPr>
            </w:r>
            <w:r w:rsidR="00833C25">
              <w:rPr>
                <w:noProof/>
                <w:webHidden/>
              </w:rPr>
              <w:fldChar w:fldCharType="separate"/>
            </w:r>
            <w:r w:rsidR="00833C25">
              <w:rPr>
                <w:noProof/>
                <w:webHidden/>
              </w:rPr>
              <w:t>11</w:t>
            </w:r>
            <w:r w:rsidR="00833C25">
              <w:rPr>
                <w:noProof/>
                <w:webHidden/>
              </w:rPr>
              <w:fldChar w:fldCharType="end"/>
            </w:r>
          </w:hyperlink>
        </w:p>
        <w:p w14:paraId="02A085B5" w14:textId="3CC924F6" w:rsidR="00833C25" w:rsidRDefault="00CA1F33">
          <w:pPr>
            <w:pStyle w:val="Kazalovsebine1"/>
            <w:tabs>
              <w:tab w:val="right" w:leader="dot" w:pos="9060"/>
            </w:tabs>
            <w:rPr>
              <w:rFonts w:asciiTheme="minorHAnsi" w:eastAsiaTheme="minorEastAsia" w:hAnsiTheme="minorHAnsi" w:cstheme="minorBidi"/>
              <w:noProof/>
            </w:rPr>
          </w:pPr>
          <w:hyperlink w:anchor="_Toc222909483" w:history="1">
            <w:r w:rsidR="00833C25" w:rsidRPr="00C72003">
              <w:rPr>
                <w:rStyle w:val="Hiperpovezava"/>
                <w:b/>
                <w:bCs/>
                <w:noProof/>
                <w:kern w:val="32"/>
              </w:rPr>
              <w:t>ODSTOP OD POGODBE</w:t>
            </w:r>
            <w:r w:rsidR="00833C25">
              <w:rPr>
                <w:noProof/>
                <w:webHidden/>
              </w:rPr>
              <w:tab/>
            </w:r>
            <w:r w:rsidR="00833C25">
              <w:rPr>
                <w:noProof/>
                <w:webHidden/>
              </w:rPr>
              <w:fldChar w:fldCharType="begin"/>
            </w:r>
            <w:r w:rsidR="00833C25">
              <w:rPr>
                <w:noProof/>
                <w:webHidden/>
              </w:rPr>
              <w:instrText xml:space="preserve"> PAGEREF _Toc222909483 \h </w:instrText>
            </w:r>
            <w:r w:rsidR="00833C25">
              <w:rPr>
                <w:noProof/>
                <w:webHidden/>
              </w:rPr>
            </w:r>
            <w:r w:rsidR="00833C25">
              <w:rPr>
                <w:noProof/>
                <w:webHidden/>
              </w:rPr>
              <w:fldChar w:fldCharType="separate"/>
            </w:r>
            <w:r w:rsidR="00833C25">
              <w:rPr>
                <w:noProof/>
                <w:webHidden/>
              </w:rPr>
              <w:t>11</w:t>
            </w:r>
            <w:r w:rsidR="00833C25">
              <w:rPr>
                <w:noProof/>
                <w:webHidden/>
              </w:rPr>
              <w:fldChar w:fldCharType="end"/>
            </w:r>
          </w:hyperlink>
        </w:p>
        <w:p w14:paraId="63361637" w14:textId="09B47050" w:rsidR="00833C25" w:rsidRDefault="00CA1F33">
          <w:pPr>
            <w:pStyle w:val="Kazalovsebine1"/>
            <w:tabs>
              <w:tab w:val="right" w:leader="dot" w:pos="9060"/>
            </w:tabs>
            <w:rPr>
              <w:rFonts w:asciiTheme="minorHAnsi" w:eastAsiaTheme="minorEastAsia" w:hAnsiTheme="minorHAnsi" w:cstheme="minorBidi"/>
              <w:noProof/>
            </w:rPr>
          </w:pPr>
          <w:hyperlink w:anchor="_Toc222909484" w:history="1">
            <w:r w:rsidR="00833C25" w:rsidRPr="00C72003">
              <w:rPr>
                <w:rStyle w:val="Hiperpovezava"/>
                <w:b/>
                <w:bCs/>
                <w:noProof/>
                <w:kern w:val="32"/>
              </w:rPr>
              <w:t>PROTIKORUPCIJSKA KLAVZULA</w:t>
            </w:r>
            <w:r w:rsidR="00833C25">
              <w:rPr>
                <w:noProof/>
                <w:webHidden/>
              </w:rPr>
              <w:tab/>
            </w:r>
            <w:r w:rsidR="00833C25">
              <w:rPr>
                <w:noProof/>
                <w:webHidden/>
              </w:rPr>
              <w:fldChar w:fldCharType="begin"/>
            </w:r>
            <w:r w:rsidR="00833C25">
              <w:rPr>
                <w:noProof/>
                <w:webHidden/>
              </w:rPr>
              <w:instrText xml:space="preserve"> PAGEREF _Toc222909484 \h </w:instrText>
            </w:r>
            <w:r w:rsidR="00833C25">
              <w:rPr>
                <w:noProof/>
                <w:webHidden/>
              </w:rPr>
            </w:r>
            <w:r w:rsidR="00833C25">
              <w:rPr>
                <w:noProof/>
                <w:webHidden/>
              </w:rPr>
              <w:fldChar w:fldCharType="separate"/>
            </w:r>
            <w:r w:rsidR="00833C25">
              <w:rPr>
                <w:noProof/>
                <w:webHidden/>
              </w:rPr>
              <w:t>11</w:t>
            </w:r>
            <w:r w:rsidR="00833C25">
              <w:rPr>
                <w:noProof/>
                <w:webHidden/>
              </w:rPr>
              <w:fldChar w:fldCharType="end"/>
            </w:r>
          </w:hyperlink>
        </w:p>
        <w:p w14:paraId="2CFF354B" w14:textId="18820F8C" w:rsidR="00833C25" w:rsidRDefault="00CA1F33">
          <w:pPr>
            <w:pStyle w:val="Kazalovsebine1"/>
            <w:tabs>
              <w:tab w:val="right" w:leader="dot" w:pos="9060"/>
            </w:tabs>
            <w:rPr>
              <w:rFonts w:asciiTheme="minorHAnsi" w:eastAsiaTheme="minorEastAsia" w:hAnsiTheme="minorHAnsi" w:cstheme="minorBidi"/>
              <w:noProof/>
            </w:rPr>
          </w:pPr>
          <w:hyperlink w:anchor="_Toc222909485" w:history="1">
            <w:r w:rsidR="00833C25" w:rsidRPr="00C72003">
              <w:rPr>
                <w:rStyle w:val="Hiperpovezava"/>
                <w:b/>
                <w:bCs/>
                <w:noProof/>
                <w:kern w:val="32"/>
              </w:rPr>
              <w:t>RAZVEZNI POGOJ</w:t>
            </w:r>
            <w:r w:rsidR="00833C25">
              <w:rPr>
                <w:noProof/>
                <w:webHidden/>
              </w:rPr>
              <w:tab/>
            </w:r>
            <w:r w:rsidR="00833C25">
              <w:rPr>
                <w:noProof/>
                <w:webHidden/>
              </w:rPr>
              <w:fldChar w:fldCharType="begin"/>
            </w:r>
            <w:r w:rsidR="00833C25">
              <w:rPr>
                <w:noProof/>
                <w:webHidden/>
              </w:rPr>
              <w:instrText xml:space="preserve"> PAGEREF _Toc222909485 \h </w:instrText>
            </w:r>
            <w:r w:rsidR="00833C25">
              <w:rPr>
                <w:noProof/>
                <w:webHidden/>
              </w:rPr>
            </w:r>
            <w:r w:rsidR="00833C25">
              <w:rPr>
                <w:noProof/>
                <w:webHidden/>
              </w:rPr>
              <w:fldChar w:fldCharType="separate"/>
            </w:r>
            <w:r w:rsidR="00833C25">
              <w:rPr>
                <w:noProof/>
                <w:webHidden/>
              </w:rPr>
              <w:t>12</w:t>
            </w:r>
            <w:r w:rsidR="00833C25">
              <w:rPr>
                <w:noProof/>
                <w:webHidden/>
              </w:rPr>
              <w:fldChar w:fldCharType="end"/>
            </w:r>
          </w:hyperlink>
        </w:p>
        <w:p w14:paraId="55AC4BA5" w14:textId="178308B8" w:rsidR="00833C25" w:rsidRDefault="00CA1F33">
          <w:pPr>
            <w:pStyle w:val="Kazalovsebine1"/>
            <w:tabs>
              <w:tab w:val="right" w:leader="dot" w:pos="9060"/>
            </w:tabs>
            <w:rPr>
              <w:rFonts w:asciiTheme="minorHAnsi" w:eastAsiaTheme="minorEastAsia" w:hAnsiTheme="minorHAnsi" w:cstheme="minorBidi"/>
              <w:noProof/>
            </w:rPr>
          </w:pPr>
          <w:hyperlink w:anchor="_Toc222909486" w:history="1">
            <w:r w:rsidR="00833C25" w:rsidRPr="00C72003">
              <w:rPr>
                <w:rStyle w:val="Hiperpovezava"/>
                <w:b/>
                <w:bCs/>
                <w:noProof/>
                <w:kern w:val="32"/>
              </w:rPr>
              <w:t>PREHODNA IN KONČNA DOLOČILA</w:t>
            </w:r>
            <w:r w:rsidR="00833C25">
              <w:rPr>
                <w:noProof/>
                <w:webHidden/>
              </w:rPr>
              <w:tab/>
            </w:r>
            <w:r w:rsidR="00833C25">
              <w:rPr>
                <w:noProof/>
                <w:webHidden/>
              </w:rPr>
              <w:fldChar w:fldCharType="begin"/>
            </w:r>
            <w:r w:rsidR="00833C25">
              <w:rPr>
                <w:noProof/>
                <w:webHidden/>
              </w:rPr>
              <w:instrText xml:space="preserve"> PAGEREF _Toc222909486 \h </w:instrText>
            </w:r>
            <w:r w:rsidR="00833C25">
              <w:rPr>
                <w:noProof/>
                <w:webHidden/>
              </w:rPr>
            </w:r>
            <w:r w:rsidR="00833C25">
              <w:rPr>
                <w:noProof/>
                <w:webHidden/>
              </w:rPr>
              <w:fldChar w:fldCharType="separate"/>
            </w:r>
            <w:r w:rsidR="00833C25">
              <w:rPr>
                <w:noProof/>
                <w:webHidden/>
              </w:rPr>
              <w:t>12</w:t>
            </w:r>
            <w:r w:rsidR="00833C25">
              <w:rPr>
                <w:noProof/>
                <w:webHidden/>
              </w:rPr>
              <w:fldChar w:fldCharType="end"/>
            </w:r>
          </w:hyperlink>
        </w:p>
        <w:p w14:paraId="4238ACD7" w14:textId="3EB9A2B1" w:rsidR="00F3514D" w:rsidRPr="008E036E" w:rsidRDefault="00F3514D">
          <w:r w:rsidRPr="0051534B">
            <w:rPr>
              <w:bCs/>
            </w:rPr>
            <w:fldChar w:fldCharType="end"/>
          </w:r>
        </w:p>
      </w:sdtContent>
    </w:sdt>
    <w:p w14:paraId="134B87F4" w14:textId="77777777" w:rsidR="00346BC8" w:rsidRDefault="00346BC8">
      <w:pPr>
        <w:jc w:val="left"/>
        <w:rPr>
          <w:b/>
          <w:bCs/>
          <w:kern w:val="32"/>
          <w:sz w:val="24"/>
          <w:szCs w:val="24"/>
        </w:rPr>
      </w:pPr>
      <w:r>
        <w:rPr>
          <w:szCs w:val="24"/>
        </w:rPr>
        <w:br w:type="page"/>
      </w:r>
    </w:p>
    <w:p w14:paraId="53AB58EE" w14:textId="77777777" w:rsidR="00A9445B" w:rsidRDefault="00A9445B" w:rsidP="00A9445B">
      <w:pPr>
        <w:pStyle w:val="Naslov1"/>
        <w:rPr>
          <w:szCs w:val="24"/>
        </w:rPr>
      </w:pPr>
      <w:bookmarkStart w:id="0" w:name="_Toc103340144"/>
      <w:bookmarkStart w:id="1" w:name="_Toc222909470"/>
      <w:r>
        <w:rPr>
          <w:szCs w:val="24"/>
        </w:rPr>
        <w:lastRenderedPageBreak/>
        <w:t>UVODNA DOLOČILA</w:t>
      </w:r>
      <w:bookmarkEnd w:id="0"/>
      <w:bookmarkEnd w:id="1"/>
    </w:p>
    <w:p w14:paraId="6F7F92A0" w14:textId="77777777" w:rsidR="00D20698" w:rsidRPr="00D20698" w:rsidRDefault="00D20698" w:rsidP="00D20698"/>
    <w:p w14:paraId="0C29011C" w14:textId="77777777" w:rsidR="00A9445B" w:rsidRPr="008E036E" w:rsidRDefault="00A9445B" w:rsidP="00AF3594">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C1C41C0" w14:textId="77777777" w:rsidR="00A9445B" w:rsidRPr="00EE2F8E" w:rsidRDefault="00A9445B" w:rsidP="00630120">
      <w:pPr>
        <w:rPr>
          <w:b/>
        </w:rPr>
      </w:pPr>
      <w:r w:rsidRPr="00EE2F8E">
        <w:t>Pogodben</w:t>
      </w:r>
      <w:r w:rsidR="00C92BB1">
        <w:t>i</w:t>
      </w:r>
      <w:r w:rsidRPr="00EE2F8E">
        <w:t xml:space="preserve"> strank</w:t>
      </w:r>
      <w:r w:rsidR="00C92BB1">
        <w:t>i</w:t>
      </w:r>
      <w:r w:rsidRPr="00EE2F8E">
        <w:t xml:space="preserve"> uvodoma ugotavljata:</w:t>
      </w:r>
    </w:p>
    <w:p w14:paraId="03132D88" w14:textId="19566F36" w:rsidR="00A9445B" w:rsidRPr="00EE2F8E" w:rsidRDefault="00A9445B" w:rsidP="00630120">
      <w:pPr>
        <w:pStyle w:val="Odstavekseznama"/>
        <w:widowControl w:val="0"/>
        <w:numPr>
          <w:ilvl w:val="0"/>
          <w:numId w:val="4"/>
        </w:numPr>
        <w:spacing w:line="240" w:lineRule="auto"/>
        <w:rPr>
          <w:rFonts w:ascii="Arial" w:hAnsi="Arial" w:cs="Arial"/>
        </w:rPr>
      </w:pPr>
      <w:r w:rsidRPr="00775398">
        <w:rPr>
          <w:rFonts w:asciiTheme="majorHAnsi" w:hAnsiTheme="majorHAnsi" w:cstheme="majorHAnsi"/>
        </w:rPr>
        <w:t xml:space="preserve">da je </w:t>
      </w:r>
      <w:r w:rsidR="00935EE7">
        <w:rPr>
          <w:rFonts w:asciiTheme="majorHAnsi" w:hAnsiTheme="majorHAnsi" w:cstheme="majorHAnsi"/>
        </w:rPr>
        <w:t>naročnik</w:t>
      </w:r>
      <w:r w:rsidRPr="00775398">
        <w:rPr>
          <w:rFonts w:asciiTheme="majorHAnsi" w:hAnsiTheme="majorHAnsi" w:cstheme="majorHAnsi"/>
        </w:rPr>
        <w:t xml:space="preserve"> objavil javno naročilo za </w:t>
      </w:r>
      <w:r w:rsidR="007A7BCC" w:rsidRPr="00775398">
        <w:rPr>
          <w:rFonts w:asciiTheme="majorHAnsi" w:hAnsiTheme="majorHAnsi" w:cstheme="majorHAnsi"/>
        </w:rPr>
        <w:t>»</w:t>
      </w:r>
      <w:r w:rsidR="00935EE7">
        <w:rPr>
          <w:rFonts w:asciiTheme="majorHAnsi" w:hAnsiTheme="majorHAnsi" w:cstheme="majorHAnsi"/>
        </w:rPr>
        <w:t xml:space="preserve">Prodajo, nakup, skladiščenje in obnavljanje </w:t>
      </w:r>
      <w:r w:rsidR="001A3407">
        <w:rPr>
          <w:rFonts w:asciiTheme="majorHAnsi" w:hAnsiTheme="majorHAnsi" w:cstheme="majorHAnsi"/>
        </w:rPr>
        <w:t>ribjih konzerv</w:t>
      </w:r>
      <w:r w:rsidR="007A7BCC" w:rsidRPr="00775398">
        <w:rPr>
          <w:rFonts w:asciiTheme="majorHAnsi" w:hAnsiTheme="majorHAnsi" w:cstheme="majorHAnsi"/>
        </w:rPr>
        <w:t>«</w:t>
      </w:r>
      <w:r w:rsidRPr="00775398">
        <w:rPr>
          <w:rFonts w:asciiTheme="majorHAnsi" w:hAnsiTheme="majorHAnsi" w:cstheme="majorHAnsi"/>
        </w:rPr>
        <w:t xml:space="preserve"> po </w:t>
      </w:r>
      <w:r w:rsidR="001A3407">
        <w:rPr>
          <w:rFonts w:asciiTheme="majorHAnsi" w:hAnsiTheme="majorHAnsi" w:cstheme="majorHAnsi"/>
        </w:rPr>
        <w:t>odprtem postopku</w:t>
      </w:r>
      <w:r w:rsidRPr="00775398">
        <w:rPr>
          <w:rFonts w:asciiTheme="majorHAnsi" w:hAnsiTheme="majorHAnsi" w:cstheme="majorHAnsi"/>
        </w:rPr>
        <w:t>, ki je bilo objavljeno na Portalu javnih</w:t>
      </w:r>
      <w:r w:rsidRPr="4058A96E">
        <w:rPr>
          <w:rFonts w:ascii="Arial" w:hAnsi="Arial" w:cs="Arial"/>
        </w:rPr>
        <w:t xml:space="preserve"> naročil</w:t>
      </w:r>
      <w:r w:rsidR="008E66BB" w:rsidRPr="4058A96E">
        <w:rPr>
          <w:rFonts w:ascii="Arial" w:hAnsi="Arial" w:cs="Arial"/>
        </w:rPr>
        <w:t xml:space="preserve"> pod št. ……………….. z dne ……………..;</w:t>
      </w:r>
      <w:r w:rsidRPr="4058A96E">
        <w:rPr>
          <w:rFonts w:ascii="Arial" w:hAnsi="Arial" w:cs="Arial"/>
        </w:rPr>
        <w:t xml:space="preserve"> </w:t>
      </w:r>
    </w:p>
    <w:p w14:paraId="11C67886" w14:textId="6725330A" w:rsidR="00A9445B" w:rsidRPr="00EE2F8E" w:rsidRDefault="00B61D7C" w:rsidP="00630120">
      <w:pPr>
        <w:pStyle w:val="Odstavekseznama"/>
        <w:widowControl w:val="0"/>
        <w:numPr>
          <w:ilvl w:val="0"/>
          <w:numId w:val="4"/>
        </w:numPr>
        <w:spacing w:line="240" w:lineRule="auto"/>
        <w:rPr>
          <w:rFonts w:ascii="Arial" w:hAnsi="Arial" w:cs="Arial"/>
        </w:rPr>
      </w:pPr>
      <w:r w:rsidRPr="4698246E">
        <w:rPr>
          <w:rFonts w:ascii="Arial" w:hAnsi="Arial" w:cs="Arial"/>
        </w:rPr>
        <w:t>da se razpisna dokumentacija</w:t>
      </w:r>
      <w:r w:rsidR="00A9445B" w:rsidRPr="4698246E">
        <w:rPr>
          <w:rFonts w:ascii="Arial" w:hAnsi="Arial" w:cs="Arial"/>
        </w:rPr>
        <w:t xml:space="preserve"> </w:t>
      </w:r>
      <w:r w:rsidR="00D72C8D">
        <w:rPr>
          <w:rFonts w:ascii="Arial" w:hAnsi="Arial" w:cs="Arial"/>
        </w:rPr>
        <w:t>n</w:t>
      </w:r>
      <w:r w:rsidR="00F26573">
        <w:rPr>
          <w:rFonts w:ascii="Arial" w:hAnsi="Arial" w:cs="Arial"/>
        </w:rPr>
        <w:t>a</w:t>
      </w:r>
      <w:r w:rsidR="00D72C8D">
        <w:rPr>
          <w:rFonts w:ascii="Arial" w:hAnsi="Arial" w:cs="Arial"/>
        </w:rPr>
        <w:t>ročnika</w:t>
      </w:r>
      <w:r w:rsidR="00A9445B" w:rsidRPr="4698246E">
        <w:rPr>
          <w:rFonts w:ascii="Arial" w:hAnsi="Arial" w:cs="Arial"/>
        </w:rPr>
        <w:t xml:space="preserve"> </w:t>
      </w:r>
      <w:r w:rsidRPr="4698246E">
        <w:rPr>
          <w:rFonts w:ascii="Arial" w:hAnsi="Arial" w:cs="Arial"/>
        </w:rPr>
        <w:t>vodi pod številko:</w:t>
      </w:r>
      <w:r w:rsidR="00A9445B" w:rsidRPr="4698246E">
        <w:rPr>
          <w:rFonts w:ascii="Arial" w:hAnsi="Arial" w:cs="Arial"/>
        </w:rPr>
        <w:t xml:space="preserve"> </w:t>
      </w:r>
      <w:r w:rsidR="00584D9F">
        <w:rPr>
          <w:rFonts w:ascii="Arial" w:hAnsi="Arial" w:cs="Arial"/>
        </w:rPr>
        <w:t>4301-00</w:t>
      </w:r>
      <w:r w:rsidR="00FE40DD">
        <w:rPr>
          <w:rFonts w:ascii="Arial" w:hAnsi="Arial" w:cs="Arial"/>
        </w:rPr>
        <w:t>0</w:t>
      </w:r>
      <w:r w:rsidR="00D72C8D">
        <w:rPr>
          <w:rFonts w:ascii="Arial" w:hAnsi="Arial" w:cs="Arial"/>
        </w:rPr>
        <w:t>2</w:t>
      </w:r>
      <w:r w:rsidR="00584D9F">
        <w:rPr>
          <w:rFonts w:ascii="Arial" w:hAnsi="Arial" w:cs="Arial"/>
        </w:rPr>
        <w:t>/202</w:t>
      </w:r>
      <w:r w:rsidR="00FE40DD">
        <w:rPr>
          <w:rFonts w:ascii="Arial" w:hAnsi="Arial" w:cs="Arial"/>
        </w:rPr>
        <w:t>6</w:t>
      </w:r>
      <w:r w:rsidR="00B44BD7">
        <w:rPr>
          <w:rFonts w:ascii="Arial" w:hAnsi="Arial" w:cs="Arial"/>
        </w:rPr>
        <w:t xml:space="preserve"> </w:t>
      </w:r>
      <w:r w:rsidR="00A9445B" w:rsidRPr="4698246E">
        <w:rPr>
          <w:rFonts w:ascii="Arial" w:hAnsi="Arial" w:cs="Arial"/>
        </w:rPr>
        <w:t>(št.</w:t>
      </w:r>
      <w:r w:rsidR="00076418" w:rsidRPr="4698246E">
        <w:rPr>
          <w:rFonts w:ascii="Arial" w:hAnsi="Arial" w:cs="Arial"/>
        </w:rPr>
        <w:t xml:space="preserve"> </w:t>
      </w:r>
      <w:r w:rsidR="00A9445B" w:rsidRPr="4698246E">
        <w:rPr>
          <w:rFonts w:ascii="Arial" w:hAnsi="Arial" w:cs="Arial"/>
        </w:rPr>
        <w:t>JN</w:t>
      </w:r>
      <w:r w:rsidR="008367E1">
        <w:rPr>
          <w:rFonts w:ascii="Arial" w:hAnsi="Arial" w:cs="Arial"/>
        </w:rPr>
        <w:t xml:space="preserve"> BR</w:t>
      </w:r>
      <w:r w:rsidR="00584D9F">
        <w:rPr>
          <w:rFonts w:ascii="Arial" w:hAnsi="Arial" w:cs="Arial"/>
        </w:rPr>
        <w:t xml:space="preserve">: </w:t>
      </w:r>
      <w:r w:rsidR="009D3CC1">
        <w:rPr>
          <w:rFonts w:ascii="Arial" w:hAnsi="Arial" w:cs="Arial"/>
        </w:rPr>
        <w:t>202</w:t>
      </w:r>
      <w:r w:rsidR="00FE40DD">
        <w:rPr>
          <w:rFonts w:ascii="Arial" w:hAnsi="Arial" w:cs="Arial"/>
        </w:rPr>
        <w:t>6</w:t>
      </w:r>
      <w:r w:rsidR="009D3CC1">
        <w:rPr>
          <w:rFonts w:ascii="Arial" w:hAnsi="Arial" w:cs="Arial"/>
        </w:rPr>
        <w:t>-</w:t>
      </w:r>
      <w:r w:rsidR="00FE40DD">
        <w:rPr>
          <w:rFonts w:ascii="Arial" w:hAnsi="Arial" w:cs="Arial"/>
        </w:rPr>
        <w:t>06</w:t>
      </w:r>
      <w:r w:rsidR="001A3407">
        <w:rPr>
          <w:rFonts w:ascii="Arial" w:hAnsi="Arial" w:cs="Arial"/>
        </w:rPr>
        <w:t>1</w:t>
      </w:r>
      <w:r w:rsidR="00A9445B" w:rsidRPr="4698246E">
        <w:rPr>
          <w:rFonts w:ascii="Arial" w:hAnsi="Arial" w:cs="Arial"/>
        </w:rPr>
        <w:t>)</w:t>
      </w:r>
      <w:r w:rsidR="008E66BB" w:rsidRPr="4698246E">
        <w:rPr>
          <w:rFonts w:ascii="Arial" w:hAnsi="Arial" w:cs="Arial"/>
        </w:rPr>
        <w:t>;</w:t>
      </w:r>
    </w:p>
    <w:p w14:paraId="060A766A" w14:textId="1FC444AD" w:rsidR="00914495" w:rsidRPr="00EE2F8E" w:rsidRDefault="00914495"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D72C8D">
        <w:rPr>
          <w:rFonts w:ascii="Arial" w:hAnsi="Arial" w:cs="Arial"/>
        </w:rPr>
        <w:t>naročnik</w:t>
      </w:r>
      <w:r w:rsidRPr="00EE2F8E">
        <w:rPr>
          <w:rFonts w:ascii="Arial" w:hAnsi="Arial" w:cs="Arial"/>
        </w:rPr>
        <w:t xml:space="preserve"> dne ……… prejel ponudbo ponudnika </w:t>
      </w:r>
      <w:r w:rsidR="00F37BE1">
        <w:rPr>
          <w:rFonts w:ascii="Arial" w:hAnsi="Arial" w:cs="Arial"/>
        </w:rPr>
        <w:t>za</w:t>
      </w:r>
      <w:r w:rsidR="008E66BB">
        <w:rPr>
          <w:rFonts w:ascii="Arial" w:hAnsi="Arial" w:cs="Arial"/>
        </w:rPr>
        <w:t xml:space="preserve"> predmetn</w:t>
      </w:r>
      <w:r w:rsidR="00F37BE1">
        <w:rPr>
          <w:rFonts w:ascii="Arial" w:hAnsi="Arial" w:cs="Arial"/>
        </w:rPr>
        <w:t>o</w:t>
      </w:r>
      <w:r w:rsidR="008E66BB">
        <w:rPr>
          <w:rFonts w:ascii="Arial" w:hAnsi="Arial" w:cs="Arial"/>
        </w:rPr>
        <w:t xml:space="preserve"> javn</w:t>
      </w:r>
      <w:r w:rsidR="00F37BE1">
        <w:rPr>
          <w:rFonts w:ascii="Arial" w:hAnsi="Arial" w:cs="Arial"/>
        </w:rPr>
        <w:t>o</w:t>
      </w:r>
      <w:r w:rsidR="008E66BB">
        <w:rPr>
          <w:rFonts w:ascii="Arial" w:hAnsi="Arial" w:cs="Arial"/>
        </w:rPr>
        <w:t xml:space="preserve"> naročil</w:t>
      </w:r>
      <w:r w:rsidR="00F37BE1">
        <w:rPr>
          <w:rFonts w:ascii="Arial" w:hAnsi="Arial" w:cs="Arial"/>
        </w:rPr>
        <w:t>o</w:t>
      </w:r>
      <w:r w:rsidR="008E66BB">
        <w:rPr>
          <w:rFonts w:ascii="Arial" w:hAnsi="Arial" w:cs="Arial"/>
        </w:rPr>
        <w:t>;</w:t>
      </w:r>
    </w:p>
    <w:p w14:paraId="5A6D80CC" w14:textId="17D210F9" w:rsidR="006C4E93" w:rsidRDefault="00B61D7C"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D72C8D">
        <w:rPr>
          <w:rFonts w:ascii="Arial" w:hAnsi="Arial" w:cs="Arial"/>
        </w:rPr>
        <w:t>naročnik</w:t>
      </w:r>
      <w:r w:rsidRPr="00EE2F8E">
        <w:rPr>
          <w:rFonts w:ascii="Arial" w:hAnsi="Arial" w:cs="Arial"/>
        </w:rPr>
        <w:t xml:space="preserve"> na </w:t>
      </w:r>
      <w:r w:rsidR="00D938ED">
        <w:rPr>
          <w:rFonts w:ascii="Arial" w:hAnsi="Arial" w:cs="Arial"/>
        </w:rPr>
        <w:t>P</w:t>
      </w:r>
      <w:r w:rsidRPr="00EE2F8E">
        <w:rPr>
          <w:rFonts w:ascii="Arial" w:hAnsi="Arial" w:cs="Arial"/>
        </w:rPr>
        <w:t>ortalu javnih naročil</w:t>
      </w:r>
      <w:r w:rsidR="006C4E93">
        <w:rPr>
          <w:rFonts w:ascii="Arial" w:hAnsi="Arial" w:cs="Arial"/>
        </w:rPr>
        <w:t xml:space="preserve"> objavil odločite</w:t>
      </w:r>
      <w:r w:rsidR="00D938ED">
        <w:rPr>
          <w:rFonts w:ascii="Arial" w:hAnsi="Arial" w:cs="Arial"/>
        </w:rPr>
        <w:t>v</w:t>
      </w:r>
      <w:r w:rsidR="006C4E93">
        <w:rPr>
          <w:rFonts w:ascii="Arial" w:hAnsi="Arial" w:cs="Arial"/>
        </w:rPr>
        <w:t xml:space="preserve"> o oddaji naročila</w:t>
      </w:r>
      <w:r w:rsidR="007A7BCC">
        <w:rPr>
          <w:rFonts w:ascii="Arial" w:hAnsi="Arial" w:cs="Arial"/>
        </w:rPr>
        <w:t xml:space="preserve"> </w:t>
      </w:r>
      <w:r w:rsidR="00D72C8D">
        <w:rPr>
          <w:rFonts w:ascii="Arial" w:hAnsi="Arial" w:cs="Arial"/>
        </w:rPr>
        <w:t>ponudniku</w:t>
      </w:r>
      <w:r w:rsidR="006C4E93">
        <w:rPr>
          <w:rFonts w:ascii="Arial" w:hAnsi="Arial" w:cs="Arial"/>
        </w:rPr>
        <w:t>, št.:……………… ter da je odločitev o oddaji naročila postala pravnomočna dne …………………</w:t>
      </w:r>
      <w:r w:rsidR="008E66BB">
        <w:rPr>
          <w:rFonts w:ascii="Arial" w:hAnsi="Arial" w:cs="Arial"/>
        </w:rPr>
        <w:t>;</w:t>
      </w:r>
    </w:p>
    <w:p w14:paraId="6CA2A707" w14:textId="6EFBD2DF" w:rsidR="00A10DE8" w:rsidRDefault="00A10DE8" w:rsidP="00630120">
      <w:pPr>
        <w:pStyle w:val="Odstavekseznama"/>
        <w:widowControl w:val="0"/>
        <w:numPr>
          <w:ilvl w:val="0"/>
          <w:numId w:val="4"/>
        </w:numPr>
        <w:spacing w:line="240" w:lineRule="auto"/>
        <w:rPr>
          <w:rFonts w:ascii="Arial" w:hAnsi="Arial" w:cs="Arial"/>
        </w:rPr>
      </w:pPr>
      <w:r>
        <w:rPr>
          <w:rFonts w:ascii="Arial" w:hAnsi="Arial" w:cs="Arial"/>
        </w:rPr>
        <w:t>da bosta pogodbeni stranki, po podpisu te pogodbe, sklenili pogodbo za skladiščenje in obnavljanje državnih blagovnih rezerv;</w:t>
      </w:r>
    </w:p>
    <w:p w14:paraId="3E1F7697" w14:textId="70672CCA" w:rsidR="0051534B" w:rsidRPr="00A10DE8" w:rsidRDefault="00B61D7C" w:rsidP="00A10DE8">
      <w:pPr>
        <w:pStyle w:val="Odstavekseznama"/>
        <w:widowControl w:val="0"/>
        <w:numPr>
          <w:ilvl w:val="0"/>
          <w:numId w:val="4"/>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r w:rsidRPr="00A10DE8">
        <w:rPr>
          <w:rFonts w:ascii="Arial" w:hAnsi="Arial" w:cs="Arial"/>
        </w:rPr>
        <w:t>.</w:t>
      </w:r>
    </w:p>
    <w:p w14:paraId="35F2E61B" w14:textId="79975832" w:rsidR="00B61D7C" w:rsidRDefault="00B61D7C" w:rsidP="0051534B">
      <w:pPr>
        <w:pStyle w:val="Odstavekseznama"/>
        <w:widowControl w:val="0"/>
        <w:spacing w:line="240" w:lineRule="auto"/>
        <w:ind w:left="357"/>
        <w:rPr>
          <w:rFonts w:ascii="Arial" w:hAnsi="Arial" w:cs="Arial"/>
        </w:rPr>
      </w:pPr>
      <w:r w:rsidRPr="006C4E93">
        <w:rPr>
          <w:rFonts w:ascii="Arial" w:hAnsi="Arial" w:cs="Arial"/>
        </w:rPr>
        <w:t xml:space="preserve"> </w:t>
      </w:r>
    </w:p>
    <w:p w14:paraId="08CEC55A" w14:textId="77777777" w:rsidR="0051534B" w:rsidRPr="009D3CC1" w:rsidRDefault="0051534B" w:rsidP="0051534B">
      <w:pPr>
        <w:keepNext/>
        <w:spacing w:before="240" w:after="60"/>
        <w:outlineLvl w:val="0"/>
        <w:rPr>
          <w:b/>
          <w:bCs/>
          <w:kern w:val="32"/>
          <w:sz w:val="24"/>
          <w:szCs w:val="24"/>
        </w:rPr>
      </w:pPr>
      <w:bookmarkStart w:id="2" w:name="_Toc103285348"/>
      <w:bookmarkStart w:id="3" w:name="_Toc222909471"/>
      <w:r w:rsidRPr="009D3CC1">
        <w:rPr>
          <w:b/>
          <w:bCs/>
          <w:kern w:val="32"/>
          <w:sz w:val="24"/>
          <w:szCs w:val="24"/>
        </w:rPr>
        <w:t>SPLOŠNE DOLOČBE</w:t>
      </w:r>
      <w:bookmarkEnd w:id="2"/>
      <w:bookmarkEnd w:id="3"/>
      <w:r w:rsidRPr="009D3CC1">
        <w:rPr>
          <w:b/>
          <w:bCs/>
          <w:kern w:val="32"/>
          <w:sz w:val="24"/>
          <w:szCs w:val="24"/>
        </w:rPr>
        <w:t xml:space="preserve"> </w:t>
      </w:r>
    </w:p>
    <w:p w14:paraId="7F75C0A5" w14:textId="28DC371F" w:rsidR="0051534B" w:rsidRPr="0051534B" w:rsidRDefault="0051534B" w:rsidP="0051534B">
      <w:pPr>
        <w:rPr>
          <w:i/>
          <w:color w:val="BFBFBF" w:themeColor="background1" w:themeShade="BF"/>
          <w:sz w:val="18"/>
          <w:szCs w:val="18"/>
        </w:rPr>
      </w:pPr>
      <w:r w:rsidRPr="0051534B">
        <w:rPr>
          <w:i/>
          <w:color w:val="BFBFBF" w:themeColor="background1" w:themeShade="BF"/>
          <w:sz w:val="18"/>
          <w:szCs w:val="18"/>
        </w:rPr>
        <w:t xml:space="preserve">(uporabi se če je </w:t>
      </w:r>
      <w:r w:rsidR="00BA771D">
        <w:rPr>
          <w:i/>
          <w:color w:val="BFBFBF" w:themeColor="background1" w:themeShade="BF"/>
          <w:sz w:val="18"/>
          <w:szCs w:val="18"/>
        </w:rPr>
        <w:t>ponudnik</w:t>
      </w:r>
      <w:r w:rsidRPr="0051534B">
        <w:rPr>
          <w:i/>
          <w:color w:val="BFBFBF" w:themeColor="background1" w:themeShade="BF"/>
          <w:sz w:val="18"/>
          <w:szCs w:val="18"/>
        </w:rPr>
        <w:t xml:space="preserve"> skupina sodelujočih podjetij in se prilagodi na konkreten primer)</w:t>
      </w:r>
    </w:p>
    <w:p w14:paraId="636C67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0CDCF43" w14:textId="57AB2BFE" w:rsidR="0051534B" w:rsidRPr="009D3CC1" w:rsidRDefault="00D72C8D" w:rsidP="0051534B">
      <w:pPr>
        <w:widowControl w:val="0"/>
        <w:rPr>
          <w:rFonts w:cs="Arial"/>
        </w:rPr>
      </w:pPr>
      <w:r>
        <w:rPr>
          <w:rFonts w:cs="Arial"/>
        </w:rPr>
        <w:t>Ponudnik</w:t>
      </w:r>
      <w:r w:rsidR="0051534B" w:rsidRPr="009D3CC1">
        <w:rPr>
          <w:rFonts w:cs="Arial"/>
        </w:rPr>
        <w:t xml:space="preserve"> je podjetje ali skupina sodelujočih podjetij, ki so skupaj oddali ponudbo in prevzeli javno naročilo za </w:t>
      </w:r>
      <w:r>
        <w:rPr>
          <w:rFonts w:cs="Arial"/>
        </w:rPr>
        <w:t xml:space="preserve">prodajo in </w:t>
      </w:r>
      <w:r w:rsidR="0051534B" w:rsidRPr="009D3CC1">
        <w:rPr>
          <w:rFonts w:cs="Arial"/>
        </w:rPr>
        <w:t xml:space="preserve">nakup blaga po tej pogodbi. </w:t>
      </w:r>
    </w:p>
    <w:p w14:paraId="02950FEA" w14:textId="77777777" w:rsidR="0051534B" w:rsidRPr="009D3CC1" w:rsidRDefault="0051534B" w:rsidP="0051534B">
      <w:pPr>
        <w:widowControl w:val="0"/>
        <w:rPr>
          <w:rFonts w:cs="Arial"/>
        </w:rPr>
      </w:pPr>
    </w:p>
    <w:p w14:paraId="2B903DEE" w14:textId="329396F4" w:rsidR="0051534B" w:rsidRPr="009D3CC1" w:rsidRDefault="0051534B" w:rsidP="0051534B">
      <w:pPr>
        <w:widowControl w:val="0"/>
        <w:rPr>
          <w:rFonts w:cs="Arial"/>
        </w:rPr>
      </w:pPr>
      <w:r w:rsidRPr="009D3CC1">
        <w:rPr>
          <w:rFonts w:cs="Arial"/>
        </w:rPr>
        <w:t xml:space="preserve">V primeru, da je </w:t>
      </w:r>
      <w:r w:rsidR="00D72C8D">
        <w:rPr>
          <w:rFonts w:cs="Arial"/>
        </w:rPr>
        <w:t>ponudnik</w:t>
      </w:r>
      <w:r w:rsidRPr="009D3CC1">
        <w:rPr>
          <w:rFonts w:cs="Arial"/>
        </w:rPr>
        <w:t xml:space="preserve"> skupina sodelujočih podjetij, so vsa sodelujoča podjetja podpisniki pogodbe </w:t>
      </w:r>
      <w:r w:rsidR="00D72C8D">
        <w:rPr>
          <w:rFonts w:cs="Arial"/>
        </w:rPr>
        <w:t>z naročnikom</w:t>
      </w:r>
      <w:r w:rsidRPr="009D3CC1">
        <w:rPr>
          <w:rFonts w:cs="Arial"/>
        </w:rPr>
        <w:t xml:space="preserve"> in so solidarno odgovorni za uspešno izpolnitev javnega naročila za </w:t>
      </w:r>
      <w:r w:rsidR="00D72C8D">
        <w:rPr>
          <w:rFonts w:cs="Arial"/>
        </w:rPr>
        <w:t xml:space="preserve">prodajo in </w:t>
      </w:r>
      <w:r w:rsidRPr="009D3CC1">
        <w:rPr>
          <w:rFonts w:cs="Arial"/>
        </w:rPr>
        <w:t xml:space="preserve">nakup blaga po tej pogodbi. </w:t>
      </w:r>
    </w:p>
    <w:p w14:paraId="57A49699" w14:textId="77777777" w:rsidR="0051534B" w:rsidRPr="009D3CC1" w:rsidRDefault="0051534B" w:rsidP="0051534B">
      <w:pPr>
        <w:widowControl w:val="0"/>
        <w:rPr>
          <w:rFonts w:cs="Arial"/>
        </w:rPr>
      </w:pPr>
    </w:p>
    <w:p w14:paraId="603252D5" w14:textId="5FAC3198" w:rsidR="0051534B" w:rsidRPr="009D3CC1" w:rsidRDefault="0051534B" w:rsidP="0051534B">
      <w:pPr>
        <w:widowControl w:val="0"/>
        <w:rPr>
          <w:rFonts w:cs="Arial"/>
        </w:rPr>
      </w:pPr>
      <w:r w:rsidRPr="009D3CC1">
        <w:rPr>
          <w:rFonts w:cs="Arial"/>
        </w:rPr>
        <w:t xml:space="preserve">Podizvajalci niso sopodpisniki pogodbe in tako tudi niso neposredno odgovorni za uspešno izpolnitev javnega naročila za </w:t>
      </w:r>
      <w:r w:rsidR="00D72C8D">
        <w:rPr>
          <w:rFonts w:cs="Arial"/>
        </w:rPr>
        <w:t xml:space="preserve">prodajo in </w:t>
      </w:r>
      <w:r w:rsidRPr="009D3CC1">
        <w:rPr>
          <w:rFonts w:cs="Arial"/>
        </w:rPr>
        <w:t xml:space="preserve">nakup blaga po tej pogodbi oz. za njihov del odgovarjajo </w:t>
      </w:r>
      <w:r w:rsidR="00D72C8D">
        <w:rPr>
          <w:rFonts w:cs="Arial"/>
        </w:rPr>
        <w:t>ponudnik</w:t>
      </w:r>
      <w:r w:rsidRPr="009D3CC1">
        <w:rPr>
          <w:rFonts w:cs="Arial"/>
        </w:rPr>
        <w:t xml:space="preserve"> ali skupina sodelujočih podjetij.</w:t>
      </w:r>
    </w:p>
    <w:p w14:paraId="05A09AC3" w14:textId="77777777" w:rsidR="0051534B" w:rsidRPr="009D3CC1" w:rsidRDefault="0051534B" w:rsidP="0051534B"/>
    <w:p w14:paraId="7D5DD519" w14:textId="77777777" w:rsidR="0051534B" w:rsidRPr="0051534B" w:rsidRDefault="0051534B" w:rsidP="0051534B"/>
    <w:p w14:paraId="13C50B02" w14:textId="77777777" w:rsidR="0051534B" w:rsidRPr="0051534B" w:rsidRDefault="0051534B" w:rsidP="0051534B">
      <w:pPr>
        <w:keepNext/>
        <w:spacing w:after="60"/>
        <w:outlineLvl w:val="0"/>
        <w:rPr>
          <w:b/>
          <w:bCs/>
          <w:kern w:val="32"/>
          <w:sz w:val="24"/>
          <w:szCs w:val="24"/>
        </w:rPr>
      </w:pPr>
      <w:bookmarkStart w:id="4" w:name="_Toc103285349"/>
      <w:bookmarkStart w:id="5" w:name="_Toc222909472"/>
      <w:r w:rsidRPr="0051534B">
        <w:rPr>
          <w:b/>
          <w:bCs/>
          <w:kern w:val="32"/>
          <w:sz w:val="24"/>
          <w:szCs w:val="24"/>
        </w:rPr>
        <w:t>PREDMET POGODBE</w:t>
      </w:r>
      <w:bookmarkEnd w:id="4"/>
      <w:bookmarkEnd w:id="5"/>
    </w:p>
    <w:p w14:paraId="11CD321E"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9CF4FC3" w14:textId="4C342C14" w:rsidR="00115F21" w:rsidRDefault="00F26573" w:rsidP="0051534B">
      <w:pPr>
        <w:widowControl w:val="0"/>
        <w:rPr>
          <w:rFonts w:cs="Arial"/>
        </w:rPr>
      </w:pPr>
      <w:r>
        <w:rPr>
          <w:rFonts w:cs="Arial"/>
        </w:rPr>
        <w:t xml:space="preserve">Predmet pogodbe je prodaja in </w:t>
      </w:r>
      <w:r w:rsidRPr="00FE40DD">
        <w:rPr>
          <w:rFonts w:cs="Arial"/>
        </w:rPr>
        <w:t xml:space="preserve">nakup ribjih konzerv </w:t>
      </w:r>
      <w:r>
        <w:rPr>
          <w:rFonts w:cs="Arial"/>
        </w:rPr>
        <w:t>za</w:t>
      </w:r>
      <w:r w:rsidR="00D80F9D">
        <w:rPr>
          <w:rFonts w:cs="Arial"/>
        </w:rPr>
        <w:t>:</w:t>
      </w:r>
      <w:r>
        <w:rPr>
          <w:rFonts w:cs="Arial"/>
        </w:rPr>
        <w:t xml:space="preserve"> </w:t>
      </w:r>
    </w:p>
    <w:p w14:paraId="112AA46F" w14:textId="35C9ECD1" w:rsidR="00F26573" w:rsidRPr="003F5DC6" w:rsidRDefault="00F26573" w:rsidP="00F26573">
      <w:pPr>
        <w:pStyle w:val="Odstavekseznama"/>
        <w:widowControl w:val="0"/>
        <w:numPr>
          <w:ilvl w:val="0"/>
          <w:numId w:val="41"/>
        </w:numPr>
        <w:rPr>
          <w:rFonts w:asciiTheme="minorHAnsi" w:hAnsiTheme="minorHAnsi" w:cstheme="minorHAnsi"/>
          <w:color w:val="BFBFBF" w:themeColor="background1" w:themeShade="BF"/>
        </w:rPr>
      </w:pPr>
      <w:r w:rsidRPr="003F5DC6">
        <w:rPr>
          <w:rFonts w:asciiTheme="minorHAnsi" w:hAnsiTheme="minorHAnsi" w:cstheme="minorHAnsi"/>
          <w:color w:val="BFBFBF" w:themeColor="background1" w:themeShade="BF"/>
        </w:rPr>
        <w:t>SKLOP …</w:t>
      </w:r>
    </w:p>
    <w:p w14:paraId="438ADFED" w14:textId="10062CE5" w:rsidR="00F26573" w:rsidRPr="003F5DC6" w:rsidRDefault="00F26573" w:rsidP="0051534B">
      <w:pPr>
        <w:widowControl w:val="0"/>
        <w:rPr>
          <w:rFonts w:asciiTheme="minorHAnsi" w:eastAsia="Calibri" w:hAnsiTheme="minorHAnsi" w:cstheme="minorHAnsi"/>
          <w:color w:val="BFBFBF" w:themeColor="background1" w:themeShade="BF"/>
          <w:lang w:eastAsia="en-US"/>
        </w:rPr>
      </w:pPr>
      <w:r w:rsidRPr="003F5DC6">
        <w:rPr>
          <w:rFonts w:asciiTheme="minorHAnsi" w:eastAsia="Calibri" w:hAnsiTheme="minorHAnsi" w:cstheme="minorHAnsi"/>
          <w:color w:val="BFBFBF" w:themeColor="background1" w:themeShade="BF"/>
          <w:lang w:eastAsia="en-US"/>
        </w:rPr>
        <w:t>Naročnik proda ponudniku …., ki so skladiščene v skladišču v Republiki Sloveniji, navedenem v obrazcu OBR-2.18_Vrsta in opis predmeta</w:t>
      </w:r>
      <w:r w:rsidR="00D80F9D">
        <w:rPr>
          <w:rFonts w:asciiTheme="minorHAnsi" w:eastAsia="Calibri" w:hAnsiTheme="minorHAnsi" w:cstheme="minorHAnsi"/>
          <w:color w:val="BFBFBF" w:themeColor="background1" w:themeShade="BF"/>
          <w:lang w:eastAsia="en-US"/>
        </w:rPr>
        <w:t xml:space="preserve"> </w:t>
      </w:r>
      <w:r w:rsidRPr="003F5DC6">
        <w:rPr>
          <w:rFonts w:asciiTheme="minorHAnsi" w:eastAsia="Calibri" w:hAnsiTheme="minorHAnsi" w:cstheme="minorHAnsi"/>
          <w:color w:val="BFBFBF" w:themeColor="background1" w:themeShade="BF"/>
          <w:lang w:eastAsia="en-US"/>
        </w:rPr>
        <w:t xml:space="preserve">(FCA - </w:t>
      </w:r>
      <w:proofErr w:type="spellStart"/>
      <w:r w:rsidRPr="003F5DC6">
        <w:rPr>
          <w:rFonts w:asciiTheme="minorHAnsi" w:eastAsia="Calibri" w:hAnsiTheme="minorHAnsi" w:cstheme="minorHAnsi"/>
          <w:color w:val="BFBFBF" w:themeColor="background1" w:themeShade="BF"/>
          <w:lang w:eastAsia="en-US"/>
        </w:rPr>
        <w:t>Incoterms</w:t>
      </w:r>
      <w:proofErr w:type="spellEnd"/>
      <w:r w:rsidR="00BA5A87">
        <w:rPr>
          <w:rFonts w:asciiTheme="minorHAnsi" w:eastAsia="Calibri" w:hAnsiTheme="minorHAnsi" w:cstheme="minorHAnsi"/>
          <w:color w:val="BFBFBF" w:themeColor="background1" w:themeShade="BF"/>
          <w:lang w:eastAsia="en-US"/>
        </w:rPr>
        <w:fldChar w:fldCharType="begin"/>
      </w:r>
      <w:r w:rsidR="00BA5A87">
        <w:rPr>
          <w:rFonts w:asciiTheme="minorHAnsi" w:eastAsia="Calibri" w:hAnsiTheme="minorHAnsi" w:cstheme="minorHAnsi"/>
          <w:color w:val="BFBFBF" w:themeColor="background1" w:themeShade="BF"/>
          <w:lang w:eastAsia="en-US"/>
        </w:rPr>
        <w:instrText xml:space="preserve">  </w:instrText>
      </w:r>
      <w:r w:rsidR="00BA5A87">
        <w:rPr>
          <w:rFonts w:asciiTheme="minorHAnsi" w:eastAsia="Calibri" w:hAnsiTheme="minorHAnsi" w:cstheme="minorHAnsi"/>
          <w:color w:val="BFBFBF" w:themeColor="background1" w:themeShade="BF"/>
          <w:lang w:eastAsia="en-US"/>
        </w:rPr>
        <w:fldChar w:fldCharType="end"/>
      </w:r>
      <w:r w:rsidRPr="003F5DC6">
        <w:rPr>
          <w:rFonts w:asciiTheme="minorHAnsi" w:eastAsia="Calibri" w:hAnsiTheme="minorHAnsi" w:cstheme="minorHAnsi"/>
          <w:color w:val="BFBFBF" w:themeColor="background1" w:themeShade="BF"/>
          <w:lang w:eastAsia="en-US"/>
        </w:rPr>
        <w:t xml:space="preserve"> 2020).</w:t>
      </w:r>
    </w:p>
    <w:p w14:paraId="767F82CE" w14:textId="005C06D4" w:rsidR="00F26573" w:rsidRPr="003F5DC6" w:rsidRDefault="00F26573" w:rsidP="0051534B">
      <w:pPr>
        <w:widowControl w:val="0"/>
        <w:rPr>
          <w:rFonts w:asciiTheme="minorHAnsi" w:eastAsia="Calibri" w:hAnsiTheme="minorHAnsi" w:cstheme="minorHAnsi"/>
          <w:color w:val="BFBFBF" w:themeColor="background1" w:themeShade="BF"/>
          <w:lang w:eastAsia="en-US"/>
        </w:rPr>
      </w:pPr>
      <w:r w:rsidRPr="003F5DC6">
        <w:rPr>
          <w:rFonts w:asciiTheme="minorHAnsi" w:eastAsia="Calibri" w:hAnsiTheme="minorHAnsi" w:cstheme="minorHAnsi"/>
          <w:color w:val="BFBFBF" w:themeColor="background1" w:themeShade="BF"/>
          <w:lang w:eastAsia="en-US"/>
        </w:rPr>
        <w:t>Ponudnik proda naročniku … v skladišču ponudnika, navedenem v obrazcu  OBR-2.1</w:t>
      </w:r>
      <w:r w:rsidR="00CC07A1">
        <w:rPr>
          <w:rFonts w:asciiTheme="minorHAnsi" w:eastAsia="Calibri" w:hAnsiTheme="minorHAnsi" w:cstheme="minorHAnsi"/>
          <w:color w:val="BFBFBF" w:themeColor="background1" w:themeShade="BF"/>
          <w:lang w:eastAsia="en-US"/>
        </w:rPr>
        <w:t>9</w:t>
      </w:r>
      <w:r w:rsidRPr="003F5DC6">
        <w:rPr>
          <w:rFonts w:asciiTheme="minorHAnsi" w:eastAsia="Calibri" w:hAnsiTheme="minorHAnsi" w:cstheme="minorHAnsi"/>
          <w:color w:val="BFBFBF" w:themeColor="background1" w:themeShade="BF"/>
          <w:lang w:eastAsia="en-US"/>
        </w:rPr>
        <w:t xml:space="preserve">_Predračun (DDP – </w:t>
      </w:r>
      <w:proofErr w:type="spellStart"/>
      <w:r w:rsidRPr="003F5DC6">
        <w:rPr>
          <w:rFonts w:asciiTheme="minorHAnsi" w:eastAsia="Calibri" w:hAnsiTheme="minorHAnsi" w:cstheme="minorHAnsi"/>
          <w:color w:val="BFBFBF" w:themeColor="background1" w:themeShade="BF"/>
          <w:lang w:eastAsia="en-US"/>
        </w:rPr>
        <w:t>Incoterms</w:t>
      </w:r>
      <w:proofErr w:type="spellEnd"/>
      <w:r w:rsidRPr="003F5DC6">
        <w:rPr>
          <w:rFonts w:asciiTheme="minorHAnsi" w:eastAsia="Calibri" w:hAnsiTheme="minorHAnsi" w:cstheme="minorHAnsi"/>
          <w:color w:val="BFBFBF" w:themeColor="background1" w:themeShade="BF"/>
          <w:lang w:eastAsia="en-US"/>
        </w:rPr>
        <w:t xml:space="preserve"> 2020)</w:t>
      </w:r>
      <w:r w:rsidR="003F5DC6" w:rsidRPr="003F5DC6">
        <w:rPr>
          <w:rFonts w:asciiTheme="minorHAnsi" w:eastAsia="Calibri" w:hAnsiTheme="minorHAnsi" w:cstheme="minorHAnsi"/>
          <w:color w:val="BFBFBF" w:themeColor="background1" w:themeShade="BF"/>
          <w:lang w:eastAsia="en-US"/>
        </w:rPr>
        <w:t>.</w:t>
      </w:r>
    </w:p>
    <w:p w14:paraId="38CA802A" w14:textId="716983EF" w:rsidR="005E2A00" w:rsidRDefault="003F5DC6" w:rsidP="005E2A00">
      <w:pPr>
        <w:pStyle w:val="Odstavekseznama"/>
        <w:widowControl w:val="0"/>
        <w:numPr>
          <w:ilvl w:val="0"/>
          <w:numId w:val="41"/>
        </w:numPr>
        <w:rPr>
          <w:rFonts w:asciiTheme="minorHAnsi" w:hAnsiTheme="minorHAnsi" w:cstheme="minorHAnsi"/>
          <w:color w:val="BFBFBF" w:themeColor="background1" w:themeShade="BF"/>
        </w:rPr>
      </w:pPr>
      <w:r w:rsidRPr="003F5DC6">
        <w:rPr>
          <w:rFonts w:asciiTheme="minorHAnsi" w:hAnsiTheme="minorHAnsi" w:cstheme="minorHAnsi"/>
          <w:color w:val="BFBFBF" w:themeColor="background1" w:themeShade="BF"/>
        </w:rPr>
        <w:t>SKLOP</w:t>
      </w:r>
      <w:r w:rsidR="005E2A00">
        <w:rPr>
          <w:rFonts w:asciiTheme="minorHAnsi" w:hAnsiTheme="minorHAnsi" w:cstheme="minorHAnsi"/>
          <w:color w:val="BFBFBF" w:themeColor="background1" w:themeShade="BF"/>
        </w:rPr>
        <w:t>…</w:t>
      </w:r>
    </w:p>
    <w:p w14:paraId="0A0D3E4E" w14:textId="56FFFD62" w:rsidR="005E2A00" w:rsidRPr="005E2A00" w:rsidRDefault="005E2A00" w:rsidP="005E2A00">
      <w:pPr>
        <w:pStyle w:val="Odstavekseznama"/>
        <w:widowControl w:val="0"/>
        <w:rPr>
          <w:rFonts w:asciiTheme="minorHAnsi" w:hAnsiTheme="minorHAnsi" w:cstheme="minorHAnsi"/>
          <w:color w:val="BFBFBF" w:themeColor="background1" w:themeShade="BF"/>
        </w:rPr>
      </w:pPr>
    </w:p>
    <w:p w14:paraId="5CBFD296" w14:textId="1C85308C" w:rsidR="003F5DC6" w:rsidRPr="005E2A00" w:rsidRDefault="005E2A00" w:rsidP="005E2A00">
      <w:pPr>
        <w:widowControl w:val="0"/>
        <w:rPr>
          <w:rFonts w:eastAsia="Calibri" w:cs="Arial"/>
        </w:rPr>
      </w:pPr>
      <w:r w:rsidRPr="005E2A00">
        <w:rPr>
          <w:rFonts w:eastAsia="Calibri" w:cs="Arial"/>
        </w:rPr>
        <w:t>(v nadaljevanju tudi: blago)</w:t>
      </w:r>
      <w:r>
        <w:rPr>
          <w:rFonts w:eastAsia="Calibri" w:cs="Arial"/>
        </w:rPr>
        <w:t>.</w:t>
      </w:r>
    </w:p>
    <w:p w14:paraId="5167C8FA" w14:textId="77777777" w:rsidR="005E2A00" w:rsidRPr="005E2A00" w:rsidRDefault="005E2A00" w:rsidP="005E2A00">
      <w:pPr>
        <w:widowControl w:val="0"/>
        <w:rPr>
          <w:rFonts w:eastAsia="Calibri" w:cs="Arial"/>
          <w:color w:val="7F7F7F" w:themeColor="text1" w:themeTint="80"/>
        </w:rPr>
      </w:pPr>
    </w:p>
    <w:p w14:paraId="1E5D1287" w14:textId="3F9E1E2C" w:rsidR="0051534B" w:rsidRPr="0051534B" w:rsidRDefault="0051534B" w:rsidP="0051534B">
      <w:pPr>
        <w:widowControl w:val="0"/>
        <w:rPr>
          <w:rFonts w:cs="Arial"/>
        </w:rPr>
      </w:pPr>
      <w:r w:rsidRPr="705097BD">
        <w:rPr>
          <w:rFonts w:cs="Arial"/>
        </w:rPr>
        <w:t>Predmet pogodbe je podrobneje specificiran v obrazcu OBR – 2.18</w:t>
      </w:r>
      <w:r w:rsidR="00044574">
        <w:rPr>
          <w:rFonts w:cs="Arial"/>
        </w:rPr>
        <w:t>.</w:t>
      </w:r>
      <w:r w:rsidR="00115F21" w:rsidRPr="705097BD">
        <w:rPr>
          <w:rFonts w:cs="Arial"/>
        </w:rPr>
        <w:t xml:space="preserve"> </w:t>
      </w:r>
      <w:r w:rsidRPr="705097BD">
        <w:rPr>
          <w:rFonts w:cs="Arial"/>
        </w:rPr>
        <w:t>_Vrsta in opis predmeta in obrazcu OBR - 2.19_Predračun, ki sta priloga te pogodbe in njen sestavni del.</w:t>
      </w:r>
    </w:p>
    <w:p w14:paraId="739C966A" w14:textId="77777777" w:rsidR="0051534B" w:rsidRPr="0051534B" w:rsidRDefault="0051534B" w:rsidP="0051534B">
      <w:pPr>
        <w:widowControl w:val="0"/>
        <w:rPr>
          <w:rFonts w:cs="Arial"/>
        </w:rPr>
      </w:pPr>
    </w:p>
    <w:p w14:paraId="59434463" w14:textId="77777777" w:rsidR="0051534B" w:rsidRPr="0051534B" w:rsidRDefault="0051534B" w:rsidP="0051534B">
      <w:pPr>
        <w:widowControl w:val="0"/>
        <w:rPr>
          <w:rFonts w:cs="Arial"/>
        </w:rPr>
      </w:pPr>
      <w:r w:rsidRPr="0051534B">
        <w:rPr>
          <w:rFonts w:cs="Arial"/>
        </w:rPr>
        <w:t>Razpisna in ponudbena dokumentacija sta sestavni del te pogodbe.</w:t>
      </w:r>
    </w:p>
    <w:p w14:paraId="04A368C1" w14:textId="77777777" w:rsidR="0051534B" w:rsidRPr="0051534B" w:rsidRDefault="0051534B" w:rsidP="0051534B">
      <w:pPr>
        <w:widowControl w:val="0"/>
        <w:rPr>
          <w:rFonts w:cs="Arial"/>
        </w:rPr>
      </w:pPr>
    </w:p>
    <w:p w14:paraId="0BF65EFA" w14:textId="269F9499" w:rsidR="0051534B" w:rsidRPr="0051534B" w:rsidRDefault="0051534B" w:rsidP="0051534B">
      <w:pPr>
        <w:widowControl w:val="0"/>
        <w:rPr>
          <w:rFonts w:cs="Arial"/>
        </w:rPr>
      </w:pPr>
      <w:r w:rsidRPr="0051534B">
        <w:rPr>
          <w:rFonts w:cs="Arial"/>
        </w:rPr>
        <w:t xml:space="preserve">V kolikor med dokumenti, ki so del te pogodbe, in to pogodbo obstaja kakršnokoli neskladje oz. nekonsistentnost, se uporabi rešitev, ki je ugodnejša za </w:t>
      </w:r>
      <w:r w:rsidR="005E2A00">
        <w:rPr>
          <w:rFonts w:cs="Arial"/>
        </w:rPr>
        <w:t>naročnika</w:t>
      </w:r>
      <w:r w:rsidRPr="0051534B">
        <w:rPr>
          <w:rFonts w:cs="Arial"/>
        </w:rPr>
        <w:t xml:space="preserve">, ob predpostavki, da </w:t>
      </w:r>
      <w:r w:rsidRPr="0051534B">
        <w:rPr>
          <w:rFonts w:cs="Arial"/>
        </w:rPr>
        <w:lastRenderedPageBreak/>
        <w:t>takšna rešitev v celoti izpolnjuje vse zahteve za izvedbo javnega naročila.</w:t>
      </w:r>
    </w:p>
    <w:p w14:paraId="69499554" w14:textId="19428890" w:rsidR="00AA52C3" w:rsidRDefault="00AA52C3" w:rsidP="00AA1D8F"/>
    <w:p w14:paraId="57CDCC01" w14:textId="77777777" w:rsidR="0051534B" w:rsidRPr="0051534B" w:rsidRDefault="0051534B" w:rsidP="0051534B">
      <w:pPr>
        <w:keepNext/>
        <w:spacing w:before="240" w:after="60"/>
        <w:outlineLvl w:val="0"/>
        <w:rPr>
          <w:b/>
          <w:bCs/>
          <w:color w:val="000000" w:themeColor="text1"/>
          <w:kern w:val="32"/>
          <w:sz w:val="24"/>
          <w:szCs w:val="32"/>
        </w:rPr>
      </w:pPr>
      <w:bookmarkStart w:id="6" w:name="_Toc103285350"/>
      <w:bookmarkStart w:id="7" w:name="_Toc222909473"/>
      <w:r w:rsidRPr="0051534B">
        <w:rPr>
          <w:b/>
          <w:bCs/>
          <w:color w:val="000000" w:themeColor="text1"/>
          <w:kern w:val="32"/>
          <w:sz w:val="24"/>
          <w:szCs w:val="32"/>
        </w:rPr>
        <w:t>PODIZVAJALCI</w:t>
      </w:r>
      <w:bookmarkEnd w:id="6"/>
      <w:bookmarkEnd w:id="7"/>
      <w:r w:rsidRPr="0051534B">
        <w:rPr>
          <w:b/>
          <w:bCs/>
          <w:color w:val="000000" w:themeColor="text1"/>
          <w:kern w:val="32"/>
          <w:sz w:val="24"/>
          <w:szCs w:val="32"/>
        </w:rPr>
        <w:t xml:space="preserve"> </w:t>
      </w:r>
    </w:p>
    <w:p w14:paraId="0D18323C" w14:textId="77777777" w:rsidR="0051534B" w:rsidRPr="0051534B" w:rsidRDefault="0051534B" w:rsidP="0051534B">
      <w:pPr>
        <w:rPr>
          <w:i/>
          <w:color w:val="BFBFBF" w:themeColor="background1" w:themeShade="BF"/>
          <w:sz w:val="18"/>
          <w:szCs w:val="18"/>
        </w:rPr>
      </w:pPr>
      <w:r w:rsidRPr="0051534B">
        <w:rPr>
          <w:rFonts w:cs="Arial"/>
          <w:i/>
          <w:color w:val="BFBFBF" w:themeColor="background1" w:themeShade="BF"/>
          <w:sz w:val="18"/>
          <w:szCs w:val="18"/>
        </w:rPr>
        <w:t>(</w:t>
      </w:r>
      <w:r w:rsidRPr="0051534B">
        <w:rPr>
          <w:i/>
          <w:color w:val="BFBFBF" w:themeColor="background1" w:themeShade="BF"/>
          <w:sz w:val="18"/>
          <w:szCs w:val="18"/>
        </w:rPr>
        <w:t>pri sklepanju pogodbe smiselno prilagoditi oz. uporabiti ustrezne člene)</w:t>
      </w:r>
    </w:p>
    <w:p w14:paraId="744BE28A" w14:textId="77777777" w:rsidR="0051534B" w:rsidRPr="0051534B" w:rsidRDefault="0051534B" w:rsidP="0051534B">
      <w:pPr>
        <w:widowControl w:val="0"/>
        <w:rPr>
          <w:rFonts w:cs="Arial"/>
        </w:rPr>
      </w:pPr>
    </w:p>
    <w:p w14:paraId="1E3EB1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662E844D" w14:textId="4441EA18" w:rsidR="0051534B" w:rsidRPr="00630120" w:rsidRDefault="00CC07A1" w:rsidP="0051534B">
      <w:pPr>
        <w:widowControl w:val="0"/>
        <w:rPr>
          <w:rFonts w:cs="Arial"/>
        </w:rPr>
      </w:pPr>
      <w:r>
        <w:rPr>
          <w:rFonts w:cs="Arial"/>
        </w:rPr>
        <w:t>Ponudnik</w:t>
      </w:r>
      <w:r w:rsidR="0051534B" w:rsidRPr="00630120">
        <w:rPr>
          <w:rFonts w:cs="Arial"/>
        </w:rPr>
        <w:t xml:space="preserve"> bo javno naročilo, ki je predmet te pogodbe, izpolnil brez podizvajalcev. </w:t>
      </w:r>
    </w:p>
    <w:p w14:paraId="21967782" w14:textId="77777777" w:rsidR="0051534B" w:rsidRPr="00E645EC" w:rsidRDefault="0051534B" w:rsidP="0051534B">
      <w:pPr>
        <w:widowControl w:val="0"/>
        <w:rPr>
          <w:i/>
          <w:iCs/>
          <w:color w:val="D0CECE" w:themeColor="background2" w:themeShade="E6"/>
          <w:sz w:val="18"/>
          <w:szCs w:val="18"/>
        </w:rPr>
      </w:pPr>
      <w:r w:rsidRPr="00E645EC">
        <w:rPr>
          <w:i/>
          <w:iCs/>
          <w:color w:val="D0CECE" w:themeColor="background2" w:themeShade="E6"/>
          <w:sz w:val="18"/>
          <w:szCs w:val="18"/>
        </w:rPr>
        <w:t xml:space="preserve">(ali)  </w:t>
      </w:r>
    </w:p>
    <w:p w14:paraId="24738188" w14:textId="525996B3" w:rsidR="0051534B" w:rsidRPr="00630120" w:rsidRDefault="00CC07A1" w:rsidP="0051534B">
      <w:pPr>
        <w:widowControl w:val="0"/>
        <w:rPr>
          <w:rFonts w:cs="Arial"/>
        </w:rPr>
      </w:pPr>
      <w:r>
        <w:rPr>
          <w:rFonts w:cs="Arial"/>
        </w:rPr>
        <w:t>Ponudnik</w:t>
      </w:r>
      <w:r w:rsidR="0051534B" w:rsidRPr="00630120">
        <w:rPr>
          <w:rFonts w:cs="Arial"/>
        </w:rPr>
        <w:t xml:space="preserve"> bo naročilo, ki je predmet te pogodbe, izpolnil z naslednjimi  podizvajalci</w:t>
      </w:r>
      <w:r w:rsidR="0051534B" w:rsidRPr="00630120">
        <w:rPr>
          <w:rFonts w:cs="Arial"/>
          <w:i/>
          <w:iCs/>
        </w:rPr>
        <w:t>__________</w:t>
      </w:r>
      <w:r w:rsidR="00630120">
        <w:rPr>
          <w:rFonts w:cs="Arial"/>
          <w:i/>
          <w:iCs/>
        </w:rPr>
        <w:t xml:space="preserve"> </w:t>
      </w:r>
      <w:r w:rsidR="0051534B" w:rsidRPr="00630120">
        <w:rPr>
          <w:rFonts w:cs="Arial"/>
          <w:i/>
          <w:iCs/>
          <w:color w:val="BFBFBF" w:themeColor="background1" w:themeShade="BF"/>
          <w:sz w:val="18"/>
          <w:szCs w:val="18"/>
        </w:rPr>
        <w:t>(navede se naziv in naslov podizvajalcev)</w:t>
      </w:r>
      <w:r w:rsidR="0051534B" w:rsidRPr="00630120">
        <w:rPr>
          <w:rFonts w:cs="Arial"/>
          <w:sz w:val="18"/>
          <w:szCs w:val="18"/>
        </w:rPr>
        <w:t xml:space="preserve">. </w:t>
      </w:r>
      <w:r w:rsidR="0051534B" w:rsidRPr="00630120">
        <w:rPr>
          <w:rFonts w:cs="Arial"/>
        </w:rPr>
        <w:t xml:space="preserve">Zamenjava podizvajalca mora biti skladna z določili razpisne dokumentacije. </w:t>
      </w:r>
    </w:p>
    <w:p w14:paraId="7E3D06EF" w14:textId="77777777" w:rsidR="0051534B" w:rsidRPr="0051534B" w:rsidRDefault="0051534B" w:rsidP="0051534B">
      <w:pPr>
        <w:widowControl w:val="0"/>
        <w:rPr>
          <w:rFonts w:cs="Arial"/>
          <w:color w:val="A6A6A6" w:themeColor="background1" w:themeShade="A6"/>
        </w:rPr>
      </w:pPr>
    </w:p>
    <w:p w14:paraId="063FF87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5F2A8CAB"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Vrsta, obseg in vrednost javnega naročila te pogodbe, ki ga bo izvedel podizvajalec je opredeljen v obrazcu  OBR – 2.04_Organizacija ponudnika in obseg predmeta, ki je sestavni del te pogodbe.</w:t>
      </w:r>
    </w:p>
    <w:p w14:paraId="7E636DDC" w14:textId="77777777" w:rsidR="0051534B" w:rsidRPr="0051534B" w:rsidRDefault="0051534B" w:rsidP="0051534B">
      <w:pPr>
        <w:rPr>
          <w:rFonts w:asciiTheme="majorHAnsi" w:hAnsiTheme="majorHAnsi" w:cstheme="majorHAnsi"/>
          <w:color w:val="A6A6A6" w:themeColor="background1" w:themeShade="A6"/>
          <w:lang w:eastAsia="x-none"/>
        </w:rPr>
      </w:pPr>
    </w:p>
    <w:p w14:paraId="477A86C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2919C38" w14:textId="16D24AE8" w:rsidR="0051534B" w:rsidRPr="00630120" w:rsidRDefault="0051534B" w:rsidP="0051534B">
      <w:pPr>
        <w:widowControl w:val="0"/>
        <w:rPr>
          <w:rFonts w:cs="Arial"/>
          <w:color w:val="BFBFBF" w:themeColor="background1" w:themeShade="BF"/>
        </w:rPr>
      </w:pPr>
      <w:r w:rsidRPr="797DB3EE">
        <w:rPr>
          <w:rFonts w:cs="Arial"/>
        </w:rPr>
        <w:t xml:space="preserve">Podizvajalec/ci_________________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rPr>
        <w:t xml:space="preserve"> je/so zahteval/i neposredno plačilo, skladno z obrazcem OBR – 2.04_Organizacija ponudnika in obseg predmeta. </w:t>
      </w:r>
      <w:r w:rsidRPr="797DB3EE">
        <w:rPr>
          <w:rFonts w:cs="Arial"/>
          <w:i/>
          <w:iCs/>
          <w:color w:val="BFBFBF" w:themeColor="background1" w:themeShade="BF"/>
          <w:sz w:val="18"/>
          <w:szCs w:val="18"/>
        </w:rPr>
        <w:t>(uporabimo če podizvajalec zahteva neposredno plačilo)</w:t>
      </w:r>
    </w:p>
    <w:p w14:paraId="6722E9F5" w14:textId="77777777" w:rsidR="0051534B" w:rsidRPr="00630120" w:rsidRDefault="0051534B" w:rsidP="0051534B">
      <w:pPr>
        <w:widowControl w:val="0"/>
        <w:rPr>
          <w:rFonts w:cs="Arial"/>
          <w:i/>
          <w:iCs/>
          <w:sz w:val="18"/>
          <w:szCs w:val="18"/>
        </w:rPr>
      </w:pPr>
    </w:p>
    <w:p w14:paraId="41763F22" w14:textId="2B4672B5"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 xml:space="preserve">S podpisom te pogodbe </w:t>
      </w:r>
      <w:r w:rsidR="00BA771D">
        <w:rPr>
          <w:rFonts w:asciiTheme="majorHAnsi" w:hAnsiTheme="majorHAnsi" w:cstheme="majorBidi"/>
        </w:rPr>
        <w:t>ponudnik</w:t>
      </w:r>
      <w:r w:rsidRPr="797DB3EE">
        <w:rPr>
          <w:rFonts w:asciiTheme="majorHAnsi" w:hAnsiTheme="majorHAnsi" w:cstheme="majorBidi"/>
        </w:rPr>
        <w:t xml:space="preserve"> pooblašča </w:t>
      </w:r>
      <w:r w:rsidR="0049098C">
        <w:rPr>
          <w:rFonts w:asciiTheme="majorHAnsi" w:hAnsiTheme="majorHAnsi" w:cstheme="majorBidi"/>
        </w:rPr>
        <w:t>naročnika</w:t>
      </w:r>
      <w:r w:rsidRPr="797DB3EE">
        <w:rPr>
          <w:rFonts w:asciiTheme="majorHAnsi" w:hAnsiTheme="majorHAnsi" w:cstheme="majorBidi"/>
        </w:rPr>
        <w:t xml:space="preserve">, da na podlagi potrjenega računa, ki ga je </w:t>
      </w:r>
      <w:r w:rsidR="0049098C">
        <w:rPr>
          <w:rFonts w:asciiTheme="majorHAnsi" w:hAnsiTheme="majorHAnsi" w:cstheme="majorBidi"/>
        </w:rPr>
        <w:t>ponudniku</w:t>
      </w:r>
      <w:r w:rsidRPr="797DB3EE">
        <w:rPr>
          <w:rFonts w:asciiTheme="majorHAnsi" w:hAnsiTheme="majorHAnsi" w:cstheme="majorBidi"/>
        </w:rPr>
        <w:t xml:space="preserve"> izstavil podizvajalec, neposredno plačuje podizvajalcu. Račun </w:t>
      </w:r>
      <w:r w:rsidR="0049098C">
        <w:rPr>
          <w:rFonts w:asciiTheme="majorHAnsi" w:hAnsiTheme="majorHAnsi" w:cstheme="majorBidi"/>
        </w:rPr>
        <w:t>ponudnika</w:t>
      </w:r>
      <w:r w:rsidRPr="797DB3EE">
        <w:rPr>
          <w:rFonts w:asciiTheme="majorHAnsi" w:hAnsiTheme="majorHAnsi" w:cstheme="majorBidi"/>
        </w:rPr>
        <w:t xml:space="preserve"> do </w:t>
      </w:r>
      <w:r w:rsidR="0049098C">
        <w:rPr>
          <w:rFonts w:asciiTheme="majorHAnsi" w:hAnsiTheme="majorHAnsi" w:cstheme="majorBidi"/>
        </w:rPr>
        <w:t>naročnika</w:t>
      </w:r>
      <w:r w:rsidRPr="797DB3EE">
        <w:rPr>
          <w:rFonts w:asciiTheme="majorHAnsi" w:hAnsiTheme="majorHAnsi" w:cstheme="majorBidi"/>
        </w:rPr>
        <w:t>, pa tako zajema tudi blago/storitev, ki jih je dobavil/izvedel podizvajalec.</w:t>
      </w:r>
    </w:p>
    <w:p w14:paraId="7060E11A" w14:textId="77777777" w:rsidR="0051534B" w:rsidRPr="00630120" w:rsidRDefault="0051534B" w:rsidP="0051534B">
      <w:pPr>
        <w:numPr>
          <w:ilvl w:val="12"/>
          <w:numId w:val="0"/>
        </w:numPr>
        <w:rPr>
          <w:rFonts w:asciiTheme="majorHAnsi" w:hAnsiTheme="majorHAnsi" w:cstheme="majorHAnsi"/>
          <w:lang w:eastAsia="x-none"/>
        </w:rPr>
      </w:pPr>
    </w:p>
    <w:p w14:paraId="4FA895E9" w14:textId="2B479170" w:rsidR="0051534B" w:rsidRPr="00630120" w:rsidRDefault="0051534B" w:rsidP="0051534B">
      <w:pPr>
        <w:numPr>
          <w:ilvl w:val="12"/>
          <w:numId w:val="0"/>
        </w:numPr>
        <w:rPr>
          <w:rFonts w:asciiTheme="majorHAnsi" w:hAnsiTheme="majorHAnsi" w:cstheme="majorHAnsi"/>
          <w:lang w:eastAsia="x-none"/>
        </w:rPr>
      </w:pPr>
      <w:r w:rsidRPr="00630120">
        <w:rPr>
          <w:rFonts w:asciiTheme="majorHAnsi" w:hAnsiTheme="majorHAnsi" w:cstheme="majorHAnsi"/>
          <w:lang w:eastAsia="x-none"/>
        </w:rPr>
        <w:t>Soglasje podizvajalca, da lahko</w:t>
      </w:r>
      <w:r w:rsidR="00CC07A1">
        <w:rPr>
          <w:rFonts w:asciiTheme="majorHAnsi" w:hAnsiTheme="majorHAnsi" w:cstheme="majorHAnsi"/>
          <w:lang w:eastAsia="x-none"/>
        </w:rPr>
        <w:t xml:space="preserve"> naročnik namesto ponudnika</w:t>
      </w:r>
      <w:r w:rsidRPr="00630120">
        <w:rPr>
          <w:rFonts w:asciiTheme="majorHAnsi" w:hAnsiTheme="majorHAnsi" w:cstheme="majorHAnsi"/>
          <w:lang w:eastAsia="x-none"/>
        </w:rPr>
        <w:t xml:space="preserve"> poravnava podizvajalčevo terjatev do </w:t>
      </w:r>
      <w:r w:rsidR="00CC07A1">
        <w:rPr>
          <w:rFonts w:asciiTheme="majorHAnsi" w:hAnsiTheme="majorHAnsi" w:cstheme="majorHAnsi"/>
          <w:lang w:eastAsia="x-none"/>
        </w:rPr>
        <w:t>ponudnika</w:t>
      </w:r>
      <w:r w:rsidRPr="00630120">
        <w:rPr>
          <w:rFonts w:asciiTheme="majorHAnsi" w:hAnsiTheme="majorHAnsi" w:cstheme="majorHAnsi"/>
          <w:lang w:eastAsia="x-none"/>
        </w:rPr>
        <w:t xml:space="preserve">, je podano v ponudbi </w:t>
      </w:r>
      <w:r w:rsidR="00CC07A1">
        <w:rPr>
          <w:rFonts w:asciiTheme="majorHAnsi" w:hAnsiTheme="majorHAnsi" w:cstheme="majorHAnsi"/>
          <w:lang w:eastAsia="x-none"/>
        </w:rPr>
        <w:t>ponudnika</w:t>
      </w:r>
      <w:r w:rsidRPr="00630120">
        <w:rPr>
          <w:rFonts w:asciiTheme="majorHAnsi" w:hAnsiTheme="majorHAnsi" w:cstheme="majorHAnsi"/>
          <w:lang w:eastAsia="x-none"/>
        </w:rPr>
        <w:t xml:space="preserve"> in je sestavni del te pogodbe. </w:t>
      </w:r>
    </w:p>
    <w:p w14:paraId="118BE20A" w14:textId="77777777" w:rsidR="0051534B" w:rsidRPr="0051534B" w:rsidRDefault="0051534B" w:rsidP="0051534B">
      <w:pPr>
        <w:numPr>
          <w:ilvl w:val="12"/>
          <w:numId w:val="0"/>
        </w:numPr>
        <w:rPr>
          <w:rFonts w:asciiTheme="majorHAnsi" w:hAnsiTheme="majorHAnsi" w:cstheme="majorHAnsi"/>
          <w:color w:val="A6A6A6" w:themeColor="background1" w:themeShade="A6"/>
          <w:lang w:eastAsia="x-none"/>
        </w:rPr>
      </w:pPr>
    </w:p>
    <w:p w14:paraId="3E6B5DA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7F54043" w14:textId="0FFAA53A"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 xml:space="preserve">Če želi </w:t>
      </w:r>
      <w:r w:rsidR="00CC07A1">
        <w:rPr>
          <w:rFonts w:asciiTheme="majorHAnsi" w:hAnsiTheme="majorHAnsi" w:cstheme="majorBidi"/>
        </w:rPr>
        <w:t>ponudnik</w:t>
      </w:r>
      <w:r w:rsidRPr="797DB3EE">
        <w:rPr>
          <w:rFonts w:asciiTheme="majorHAnsi" w:hAnsiTheme="majorHAnsi" w:cstheme="majorBidi"/>
        </w:rPr>
        <w:t xml:space="preserve"> po podpisu te pogodbe vključiti novega podizvajalca, mora </w:t>
      </w:r>
      <w:r w:rsidR="00CC07A1">
        <w:rPr>
          <w:rFonts w:asciiTheme="majorHAnsi" w:hAnsiTheme="majorHAnsi" w:cstheme="majorBidi"/>
        </w:rPr>
        <w:t>naročnik</w:t>
      </w:r>
      <w:r w:rsidR="00A0380F">
        <w:rPr>
          <w:rFonts w:asciiTheme="majorHAnsi" w:hAnsiTheme="majorHAnsi" w:cstheme="majorBidi"/>
        </w:rPr>
        <w:t>u</w:t>
      </w:r>
      <w:r w:rsidRPr="797DB3EE">
        <w:rPr>
          <w:rFonts w:asciiTheme="majorHAnsi" w:hAnsiTheme="majorHAnsi" w:cstheme="majorBidi"/>
        </w:rPr>
        <w:t xml:space="preserve"> nemudoma predložiti ustrezna dokazila o izpolnjevanju pogojev podizvajalca, podatke o obsegu naročila, ki ga bo izpolnil novi podizvajalec ter soglasje novega podizvajalca in pooblastilo </w:t>
      </w:r>
      <w:r w:rsidR="00CC07A1">
        <w:rPr>
          <w:rFonts w:asciiTheme="majorHAnsi" w:hAnsiTheme="majorHAnsi" w:cstheme="majorBidi"/>
        </w:rPr>
        <w:t>ponudnika</w:t>
      </w:r>
      <w:r w:rsidRPr="797DB3EE">
        <w:rPr>
          <w:rFonts w:asciiTheme="majorHAnsi" w:hAnsiTheme="majorHAnsi" w:cstheme="majorBidi"/>
        </w:rPr>
        <w:t xml:space="preserve"> za neposredno plačilo, če podizvajalec to zahteva. </w:t>
      </w:r>
    </w:p>
    <w:p w14:paraId="56AF2DB2" w14:textId="77777777" w:rsidR="0051534B" w:rsidRPr="00630120" w:rsidRDefault="0051534B" w:rsidP="0051534B">
      <w:pPr>
        <w:rPr>
          <w:rFonts w:asciiTheme="majorHAnsi" w:hAnsiTheme="majorHAnsi" w:cstheme="majorHAnsi"/>
          <w:lang w:eastAsia="x-none"/>
        </w:rPr>
      </w:pPr>
    </w:p>
    <w:p w14:paraId="1978D9F6" w14:textId="76A05762" w:rsidR="0051534B" w:rsidRPr="00630120" w:rsidRDefault="00CC07A1" w:rsidP="0051534B">
      <w:pPr>
        <w:rPr>
          <w:rFonts w:asciiTheme="majorHAnsi" w:hAnsiTheme="majorHAnsi" w:cstheme="majorHAnsi"/>
          <w:lang w:eastAsia="x-none"/>
        </w:rPr>
      </w:pPr>
      <w:r>
        <w:rPr>
          <w:rFonts w:asciiTheme="majorHAnsi" w:hAnsiTheme="majorHAnsi" w:cstheme="majorHAnsi"/>
          <w:lang w:eastAsia="x-none"/>
        </w:rPr>
        <w:t>Naročnik</w:t>
      </w:r>
      <w:r w:rsidR="0051534B" w:rsidRPr="00630120">
        <w:rPr>
          <w:rFonts w:asciiTheme="majorHAnsi" w:hAnsiTheme="majorHAnsi" w:cstheme="majorHAnsi"/>
          <w:lang w:eastAsia="x-none"/>
        </w:rPr>
        <w:t xml:space="preserve"> po prejemu dokumentov iz prejšnjega odstavka odobri vključitev novega podizvajalca, razen v primeru, ko bodo za zavrnitev obstajali razlogi po ZJN-3 oziroma razlogi, kot so navedeni v razpisni dokumentaciji. </w:t>
      </w:r>
    </w:p>
    <w:p w14:paraId="4C4E731B" w14:textId="77777777" w:rsidR="0051534B" w:rsidRPr="0051534B" w:rsidRDefault="0051534B" w:rsidP="0051534B">
      <w:pPr>
        <w:rPr>
          <w:rFonts w:asciiTheme="majorHAnsi" w:hAnsiTheme="majorHAnsi" w:cstheme="majorHAnsi"/>
          <w:color w:val="A6A6A6" w:themeColor="background1" w:themeShade="A6"/>
          <w:lang w:eastAsia="x-none"/>
        </w:rPr>
      </w:pPr>
    </w:p>
    <w:p w14:paraId="78A2AA3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36A321E" w14:textId="6D784800" w:rsidR="0051534B" w:rsidRPr="00630120" w:rsidRDefault="00CC07A1" w:rsidP="0051534B">
      <w:pPr>
        <w:rPr>
          <w:rFonts w:asciiTheme="majorHAnsi" w:hAnsiTheme="majorHAnsi" w:cstheme="majorHAnsi"/>
          <w:lang w:eastAsia="x-none"/>
        </w:rPr>
      </w:pPr>
      <w:r>
        <w:rPr>
          <w:rFonts w:asciiTheme="majorHAnsi" w:hAnsiTheme="majorHAnsi" w:cstheme="majorHAnsi"/>
          <w:lang w:eastAsia="x-none"/>
        </w:rPr>
        <w:t>Naročnik</w:t>
      </w:r>
      <w:r w:rsidR="0051534B" w:rsidRPr="00630120">
        <w:rPr>
          <w:rFonts w:asciiTheme="majorHAnsi" w:hAnsiTheme="majorHAnsi" w:cstheme="majorHAnsi"/>
          <w:lang w:eastAsia="x-none"/>
        </w:rPr>
        <w:t xml:space="preserve"> plača podizvajalcu za dobavljeno blago oz. izpolnjeno naročilo po tem, ko </w:t>
      </w:r>
      <w:r w:rsidR="0039140D">
        <w:rPr>
          <w:rFonts w:asciiTheme="majorHAnsi" w:hAnsiTheme="majorHAnsi" w:cstheme="majorHAnsi"/>
          <w:lang w:eastAsia="x-none"/>
        </w:rPr>
        <w:t xml:space="preserve">ponudnik </w:t>
      </w:r>
      <w:r w:rsidR="0051534B" w:rsidRPr="00630120">
        <w:rPr>
          <w:rFonts w:asciiTheme="majorHAnsi" w:hAnsiTheme="majorHAnsi" w:cstheme="majorHAnsi"/>
          <w:lang w:eastAsia="x-none"/>
        </w:rPr>
        <w:t xml:space="preserve">potrdi podizvajalčev račun. </w:t>
      </w:r>
    </w:p>
    <w:p w14:paraId="6C116CDB" w14:textId="40590368" w:rsidR="0051534B" w:rsidRPr="0051534B" w:rsidRDefault="00141423" w:rsidP="007B3768">
      <w:pPr>
        <w:widowControl w:val="0"/>
        <w:tabs>
          <w:tab w:val="left" w:pos="5370"/>
        </w:tabs>
        <w:rPr>
          <w:rFonts w:cs="Arial"/>
          <w:i/>
          <w:iCs/>
          <w:color w:val="A6A6A6" w:themeColor="background1" w:themeShade="A6"/>
          <w:sz w:val="18"/>
          <w:szCs w:val="18"/>
        </w:rPr>
      </w:pPr>
      <w:r>
        <w:rPr>
          <w:rFonts w:cs="Arial"/>
          <w:i/>
          <w:iCs/>
          <w:color w:val="A6A6A6" w:themeColor="background1" w:themeShade="A6"/>
          <w:sz w:val="18"/>
          <w:szCs w:val="18"/>
        </w:rPr>
        <w:tab/>
      </w:r>
    </w:p>
    <w:p w14:paraId="738A0418"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0CBF459" w14:textId="3457CDDA" w:rsidR="0051534B" w:rsidRPr="00630120" w:rsidRDefault="0051534B" w:rsidP="0051534B">
      <w:pPr>
        <w:widowControl w:val="0"/>
        <w:rPr>
          <w:rFonts w:cs="Arial"/>
        </w:rPr>
      </w:pPr>
      <w:r w:rsidRPr="797DB3EE">
        <w:rPr>
          <w:rFonts w:cs="Arial"/>
        </w:rPr>
        <w:t xml:space="preserve">Ker podizvajalec/ci 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color w:val="BFBFBF" w:themeColor="background1" w:themeShade="BF"/>
        </w:rPr>
        <w:t xml:space="preserve"> </w:t>
      </w:r>
      <w:r w:rsidRPr="797DB3EE">
        <w:rPr>
          <w:rFonts w:cs="Arial"/>
        </w:rPr>
        <w:t xml:space="preserve">ne zahteva/jo neposrednega plačila, bo </w:t>
      </w:r>
      <w:r w:rsidR="0039140D">
        <w:rPr>
          <w:rFonts w:cs="Arial"/>
        </w:rPr>
        <w:t>ponudnik</w:t>
      </w:r>
      <w:r w:rsidRPr="797DB3EE">
        <w:rPr>
          <w:rFonts w:cs="Arial"/>
        </w:rPr>
        <w:t xml:space="preserve"> po zaključeni izpolnitvi naročila blaga </w:t>
      </w:r>
      <w:r w:rsidR="0039140D">
        <w:rPr>
          <w:rFonts w:cs="Arial"/>
        </w:rPr>
        <w:t>naročniku</w:t>
      </w:r>
      <w:r w:rsidRPr="797DB3EE">
        <w:rPr>
          <w:rFonts w:cs="Arial"/>
        </w:rPr>
        <w:t xml:space="preserve"> posredoval svojo pisno izjavo in pisno izjavo podizvajalca, da je podizvajalec prejel plačilo/plačila za dobavljeno blago oz. izpolnjeno naročilo, ki je predmet pogodbe med </w:t>
      </w:r>
      <w:r w:rsidR="00F80321">
        <w:rPr>
          <w:rFonts w:cs="Arial"/>
        </w:rPr>
        <w:t>naročnikom in po</w:t>
      </w:r>
      <w:r w:rsidR="0039140D">
        <w:rPr>
          <w:rFonts w:cs="Arial"/>
        </w:rPr>
        <w:t>nudnikom</w:t>
      </w:r>
      <w:r w:rsidRPr="797DB3EE">
        <w:rPr>
          <w:rFonts w:cs="Arial"/>
        </w:rPr>
        <w:t xml:space="preserve">. </w:t>
      </w:r>
    </w:p>
    <w:p w14:paraId="7B69B5E6" w14:textId="77777777" w:rsidR="0051534B" w:rsidRPr="0051534B" w:rsidRDefault="0051534B" w:rsidP="0051534B">
      <w:pPr>
        <w:widowControl w:val="0"/>
        <w:rPr>
          <w:rFonts w:cs="Arial"/>
          <w:color w:val="BFBFBF" w:themeColor="background1" w:themeShade="BF"/>
        </w:rPr>
      </w:pPr>
    </w:p>
    <w:p w14:paraId="217421E8" w14:textId="70D0E4BD" w:rsidR="0051534B" w:rsidRDefault="0039140D" w:rsidP="0051534B">
      <w:pPr>
        <w:widowControl w:val="0"/>
        <w:rPr>
          <w:rFonts w:cs="Arial"/>
          <w:i/>
          <w:iCs/>
          <w:color w:val="BFBFBF" w:themeColor="background1" w:themeShade="BF"/>
          <w:sz w:val="18"/>
          <w:szCs w:val="18"/>
        </w:rPr>
      </w:pPr>
      <w:r>
        <w:rPr>
          <w:rFonts w:cs="Arial"/>
        </w:rPr>
        <w:t>Ponudnik</w:t>
      </w:r>
      <w:r w:rsidR="0051534B" w:rsidRPr="00630120">
        <w:rPr>
          <w:rFonts w:cs="Arial"/>
        </w:rPr>
        <w:t xml:space="preserve"> mora izjave iz prejšnjega odstavka poslati </w:t>
      </w:r>
      <w:r>
        <w:rPr>
          <w:rFonts w:cs="Arial"/>
        </w:rPr>
        <w:t>naročniku</w:t>
      </w:r>
      <w:r w:rsidR="0051534B" w:rsidRPr="00630120">
        <w:rPr>
          <w:rFonts w:cs="Arial"/>
        </w:rPr>
        <w:t xml:space="preserve"> najpozneje v 60 dneh. V primeru, da </w:t>
      </w:r>
      <w:r>
        <w:rPr>
          <w:rFonts w:cs="Arial"/>
        </w:rPr>
        <w:t>ponudnik naročniku</w:t>
      </w:r>
      <w:r w:rsidR="0051534B" w:rsidRPr="00630120">
        <w:rPr>
          <w:rFonts w:cs="Arial"/>
        </w:rPr>
        <w:t xml:space="preserve"> v navedenem roku in tudi po dodatnem pozivu ne posreduje izjave/izjav iz prejšnjega odstavka, </w:t>
      </w:r>
      <w:r>
        <w:rPr>
          <w:rFonts w:cs="Arial"/>
        </w:rPr>
        <w:t>naročnik</w:t>
      </w:r>
      <w:r w:rsidR="0051534B" w:rsidRPr="00630120">
        <w:rPr>
          <w:rFonts w:cs="Arial"/>
        </w:rPr>
        <w:t xml:space="preserve"> Državni revizijski komisiji poda predlog za uvedbo postopka o prekršku iz 2. točke prvega odstavka 112. člena ZJN-3. </w:t>
      </w:r>
      <w:r w:rsidR="0051534B" w:rsidRPr="00630120">
        <w:rPr>
          <w:rFonts w:cs="Arial"/>
          <w:i/>
          <w:iCs/>
          <w:color w:val="BFBFBF" w:themeColor="background1" w:themeShade="BF"/>
          <w:sz w:val="18"/>
          <w:szCs w:val="18"/>
        </w:rPr>
        <w:t>(uporabimo če podizvajalec ne zahteva neposredno plačilo)</w:t>
      </w:r>
    </w:p>
    <w:p w14:paraId="60DD1AF2" w14:textId="57A9FAEC" w:rsidR="004E04C3" w:rsidRDefault="004E04C3" w:rsidP="0051534B">
      <w:pPr>
        <w:widowControl w:val="0"/>
        <w:rPr>
          <w:rFonts w:cs="Arial"/>
          <w:i/>
          <w:iCs/>
          <w:color w:val="BFBFBF" w:themeColor="background1" w:themeShade="BF"/>
          <w:sz w:val="18"/>
          <w:szCs w:val="18"/>
        </w:rPr>
      </w:pPr>
    </w:p>
    <w:p w14:paraId="2F0C23E0" w14:textId="77777777" w:rsidR="004E04C3" w:rsidRPr="00630120" w:rsidRDefault="004E04C3" w:rsidP="0051534B">
      <w:pPr>
        <w:widowControl w:val="0"/>
        <w:rPr>
          <w:rFonts w:cs="Arial"/>
          <w:i/>
          <w:iCs/>
          <w:color w:val="BFBFBF" w:themeColor="background1" w:themeShade="BF"/>
          <w:sz w:val="18"/>
          <w:szCs w:val="18"/>
        </w:rPr>
      </w:pPr>
    </w:p>
    <w:p w14:paraId="7F4583BD" w14:textId="77777777" w:rsidR="0051534B" w:rsidRPr="0051534B" w:rsidRDefault="0051534B" w:rsidP="797DB3EE">
      <w:pPr>
        <w:widowControl w:val="0"/>
        <w:rPr>
          <w:rFonts w:cs="Arial"/>
          <w:i/>
          <w:iCs/>
          <w:color w:val="A6A6A6" w:themeColor="background1" w:themeShade="A6"/>
          <w:sz w:val="18"/>
          <w:szCs w:val="18"/>
        </w:rPr>
      </w:pPr>
    </w:p>
    <w:p w14:paraId="28DBEE4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8512D7B" w14:textId="7116A515" w:rsidR="0051534B"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Ne glede na vključitev podizvajalcev </w:t>
      </w:r>
      <w:r w:rsidR="00BA771D">
        <w:rPr>
          <w:rFonts w:asciiTheme="majorHAnsi" w:hAnsiTheme="majorHAnsi" w:cstheme="majorHAnsi"/>
          <w:lang w:eastAsia="x-none"/>
        </w:rPr>
        <w:t>ponudnik</w:t>
      </w:r>
      <w:r w:rsidRPr="00630120">
        <w:rPr>
          <w:rFonts w:asciiTheme="majorHAnsi" w:hAnsiTheme="majorHAnsi" w:cstheme="majorHAnsi"/>
          <w:lang w:eastAsia="x-none"/>
        </w:rPr>
        <w:t xml:space="preserve"> </w:t>
      </w:r>
      <w:r w:rsidR="006655E7">
        <w:rPr>
          <w:rFonts w:asciiTheme="majorHAnsi" w:hAnsiTheme="majorHAnsi" w:cstheme="majorHAnsi"/>
          <w:lang w:eastAsia="x-none"/>
        </w:rPr>
        <w:t>naročniku</w:t>
      </w:r>
      <w:r w:rsidRPr="00630120">
        <w:rPr>
          <w:rFonts w:asciiTheme="majorHAnsi" w:hAnsiTheme="majorHAnsi" w:cstheme="majorHAnsi"/>
          <w:lang w:eastAsia="x-none"/>
        </w:rPr>
        <w:t xml:space="preserve"> v celoti odgovarja za izpolnitev naročila blaga, ki so predmet te pogodbe.</w:t>
      </w:r>
    </w:p>
    <w:p w14:paraId="2828DCD3" w14:textId="77777777" w:rsidR="00AF2183" w:rsidRPr="00630120" w:rsidRDefault="00AF2183" w:rsidP="0051534B">
      <w:pPr>
        <w:rPr>
          <w:rFonts w:asciiTheme="majorHAnsi" w:hAnsiTheme="majorHAnsi" w:cstheme="majorHAnsi"/>
          <w:lang w:eastAsia="x-none"/>
        </w:rPr>
      </w:pPr>
    </w:p>
    <w:p w14:paraId="2D77C4AA" w14:textId="77777777" w:rsidR="0051534B" w:rsidRPr="0051534B" w:rsidRDefault="0051534B" w:rsidP="0051534B">
      <w:pPr>
        <w:keepNext/>
        <w:spacing w:before="240" w:after="60"/>
        <w:outlineLvl w:val="0"/>
        <w:rPr>
          <w:b/>
          <w:bCs/>
          <w:kern w:val="32"/>
          <w:sz w:val="24"/>
          <w:szCs w:val="32"/>
        </w:rPr>
      </w:pPr>
      <w:bookmarkStart w:id="8" w:name="_Toc103285351"/>
      <w:bookmarkStart w:id="9" w:name="_Toc222909474"/>
      <w:r w:rsidRPr="0051534B">
        <w:rPr>
          <w:b/>
          <w:bCs/>
          <w:kern w:val="32"/>
          <w:sz w:val="24"/>
          <w:szCs w:val="32"/>
        </w:rPr>
        <w:t>POGODBENI ROK</w:t>
      </w:r>
      <w:bookmarkEnd w:id="8"/>
      <w:bookmarkEnd w:id="9"/>
    </w:p>
    <w:p w14:paraId="66C06A5F" w14:textId="77777777" w:rsidR="0051534B" w:rsidRPr="0051534B" w:rsidRDefault="0051534B" w:rsidP="0051534B"/>
    <w:p w14:paraId="7EBDBCB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2DFDD4EF" w14:textId="0636DB7E" w:rsidR="00CC07A1" w:rsidRDefault="00CC07A1" w:rsidP="0051534B">
      <w:pPr>
        <w:rPr>
          <w:rFonts w:cs="Arial"/>
        </w:rPr>
      </w:pPr>
    </w:p>
    <w:p w14:paraId="4FFCA7A5" w14:textId="2D14728E" w:rsidR="0051534B" w:rsidRPr="00CA1F33" w:rsidRDefault="00F80321" w:rsidP="0051534B">
      <w:pPr>
        <w:rPr>
          <w:rFonts w:cs="Arial"/>
          <w:b/>
          <w:bCs/>
          <w:i/>
          <w:iCs/>
        </w:rPr>
      </w:pPr>
      <w:r>
        <w:rPr>
          <w:rFonts w:cs="Arial"/>
        </w:rPr>
        <w:t xml:space="preserve">Ponudnik se zavezuje prevzeti kupljeno blago </w:t>
      </w:r>
      <w:r w:rsidR="00E52D98">
        <w:rPr>
          <w:rFonts w:cs="Arial"/>
        </w:rPr>
        <w:t xml:space="preserve">naročnika, </w:t>
      </w:r>
      <w:r>
        <w:rPr>
          <w:rFonts w:cs="Arial"/>
        </w:rPr>
        <w:t xml:space="preserve">v skladišču navedenem v obrazcu OBR-2.18_Vrsta in opis predmeta in izročiti </w:t>
      </w:r>
      <w:r w:rsidR="00B44BD7">
        <w:rPr>
          <w:rFonts w:cs="Arial"/>
        </w:rPr>
        <w:t xml:space="preserve">naročniku </w:t>
      </w:r>
      <w:r>
        <w:rPr>
          <w:rFonts w:cs="Arial"/>
        </w:rPr>
        <w:t xml:space="preserve">ponujeno blago </w:t>
      </w:r>
      <w:r w:rsidR="00E52D98">
        <w:rPr>
          <w:rFonts w:cs="Arial"/>
        </w:rPr>
        <w:t>novejšega datuma uporabnosti</w:t>
      </w:r>
      <w:r w:rsidR="00CC07A1">
        <w:rPr>
          <w:rFonts w:cs="Arial"/>
        </w:rPr>
        <w:t xml:space="preserve">, </w:t>
      </w:r>
      <w:r w:rsidR="0051534B" w:rsidRPr="3AEA3A25">
        <w:rPr>
          <w:rFonts w:cs="Arial"/>
        </w:rPr>
        <w:t xml:space="preserve">v skladišče, iz 12. člena te pogodbe, najkasneje </w:t>
      </w:r>
      <w:r w:rsidR="0051534B" w:rsidRPr="3AEA3A25">
        <w:rPr>
          <w:rFonts w:cs="Arial"/>
          <w:b/>
          <w:bCs/>
          <w:i/>
          <w:iCs/>
        </w:rPr>
        <w:t xml:space="preserve">v </w:t>
      </w:r>
      <w:r w:rsidR="004E04C3">
        <w:rPr>
          <w:rFonts w:cs="Arial"/>
          <w:b/>
          <w:bCs/>
          <w:i/>
          <w:iCs/>
        </w:rPr>
        <w:t>dvajsetih</w:t>
      </w:r>
      <w:r w:rsidR="00115F21">
        <w:rPr>
          <w:rFonts w:cs="Arial"/>
          <w:b/>
          <w:bCs/>
          <w:i/>
          <w:iCs/>
        </w:rPr>
        <w:t xml:space="preserve"> </w:t>
      </w:r>
      <w:r w:rsidR="0051534B" w:rsidRPr="3AEA3A25">
        <w:rPr>
          <w:rFonts w:cs="Arial"/>
          <w:b/>
          <w:bCs/>
          <w:i/>
          <w:iCs/>
        </w:rPr>
        <w:t>(</w:t>
      </w:r>
      <w:r w:rsidR="004E04C3">
        <w:rPr>
          <w:rFonts w:cs="Arial"/>
          <w:b/>
          <w:bCs/>
          <w:i/>
          <w:iCs/>
        </w:rPr>
        <w:t>20</w:t>
      </w:r>
      <w:r w:rsidR="0051534B" w:rsidRPr="3AEA3A25">
        <w:rPr>
          <w:rFonts w:cs="Arial"/>
          <w:b/>
          <w:bCs/>
          <w:i/>
          <w:iCs/>
        </w:rPr>
        <w:t>) dneh po</w:t>
      </w:r>
      <w:r w:rsidR="00CA1F33">
        <w:rPr>
          <w:rFonts w:cs="Arial"/>
          <w:b/>
          <w:bCs/>
          <w:i/>
          <w:iCs/>
        </w:rPr>
        <w:t xml:space="preserve"> obojestranskem podpisu pogodbe </w:t>
      </w:r>
      <w:bookmarkStart w:id="10" w:name="_GoBack"/>
      <w:bookmarkEnd w:id="10"/>
      <w:r w:rsidR="0051534B" w:rsidRPr="00CA1F33">
        <w:rPr>
          <w:rFonts w:cs="Arial"/>
          <w:b/>
          <w:bCs/>
          <w:i/>
          <w:iCs/>
        </w:rPr>
        <w:t>in predložitvi dogovorjenega finančnega zavarovanja za dobro izvedbo pogodbenih obveznosti</w:t>
      </w:r>
      <w:r w:rsidR="0B4DB406" w:rsidRPr="00CA1F33">
        <w:rPr>
          <w:rFonts w:cs="Arial"/>
          <w:b/>
          <w:bCs/>
          <w:i/>
          <w:iCs/>
        </w:rPr>
        <w:t>.</w:t>
      </w:r>
    </w:p>
    <w:p w14:paraId="302614B4" w14:textId="77777777" w:rsidR="00AF2183" w:rsidRPr="0051534B" w:rsidRDefault="00AF2183" w:rsidP="0051534B">
      <w:pPr>
        <w:rPr>
          <w:rFonts w:cs="Arial"/>
        </w:rPr>
      </w:pPr>
    </w:p>
    <w:p w14:paraId="02F92A3B" w14:textId="74A17953" w:rsidR="0051534B" w:rsidRDefault="0051534B" w:rsidP="0051534B">
      <w:pPr>
        <w:keepNext/>
        <w:spacing w:before="240" w:after="60"/>
        <w:outlineLvl w:val="0"/>
        <w:rPr>
          <w:b/>
          <w:bCs/>
          <w:kern w:val="32"/>
          <w:sz w:val="24"/>
          <w:szCs w:val="32"/>
        </w:rPr>
      </w:pPr>
      <w:bookmarkStart w:id="11" w:name="_Toc103285352"/>
      <w:bookmarkStart w:id="12" w:name="_Toc222909475"/>
      <w:r w:rsidRPr="0051534B">
        <w:rPr>
          <w:b/>
          <w:bCs/>
          <w:kern w:val="32"/>
          <w:sz w:val="24"/>
          <w:szCs w:val="32"/>
        </w:rPr>
        <w:t>KRAJ IN ČAS IZROČITVE BLAGA</w:t>
      </w:r>
      <w:bookmarkEnd w:id="11"/>
      <w:bookmarkEnd w:id="12"/>
    </w:p>
    <w:p w14:paraId="71B8546B" w14:textId="77777777" w:rsidR="00FD58D4" w:rsidRPr="00FD58D4" w:rsidRDefault="00FD58D4" w:rsidP="00FD58D4"/>
    <w:p w14:paraId="43E0BB4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F7E0856" w14:textId="6CAFFA71" w:rsidR="0051534B" w:rsidRPr="00E645EC" w:rsidRDefault="00F80321" w:rsidP="0051534B">
      <w:pPr>
        <w:rPr>
          <w:rFonts w:cs="Arial"/>
        </w:rPr>
      </w:pPr>
      <w:r>
        <w:rPr>
          <w:rFonts w:cs="Arial"/>
        </w:rPr>
        <w:t>Ponudnik</w:t>
      </w:r>
      <w:r w:rsidR="0051534B" w:rsidRPr="797DB3EE">
        <w:rPr>
          <w:rFonts w:cs="Arial"/>
        </w:rPr>
        <w:t xml:space="preserve"> se obv</w:t>
      </w:r>
      <w:r w:rsidR="00E07406" w:rsidRPr="797DB3EE">
        <w:rPr>
          <w:rFonts w:cs="Arial"/>
        </w:rPr>
        <w:t xml:space="preserve">ezuje izročiti blago </w:t>
      </w:r>
      <w:r w:rsidR="00E52D98">
        <w:rPr>
          <w:rFonts w:cs="Arial"/>
        </w:rPr>
        <w:t>novejšega datuma uporabnosti v skladišče</w:t>
      </w:r>
      <w:r w:rsidR="00E07406" w:rsidRPr="797DB3EE">
        <w:rPr>
          <w:rFonts w:cs="Arial"/>
        </w:rPr>
        <w:t xml:space="preserve"> na lokaciji</w:t>
      </w:r>
      <w:r w:rsidR="0051534B" w:rsidRPr="797DB3EE">
        <w:rPr>
          <w:rFonts w:cs="Arial"/>
        </w:rPr>
        <w:t xml:space="preserve"> v Republiki Sloveniji</w:t>
      </w:r>
      <w:r w:rsidR="00E07406" w:rsidRPr="797DB3EE">
        <w:rPr>
          <w:rFonts w:cs="Arial"/>
        </w:rPr>
        <w:t>____________________, v katerem/ih bo blago skladiščil in obnavljal. V ta n</w:t>
      </w:r>
      <w:r w:rsidR="00CB0065" w:rsidRPr="797DB3EE">
        <w:rPr>
          <w:rFonts w:cs="Arial"/>
        </w:rPr>
        <w:t>a</w:t>
      </w:r>
      <w:r w:rsidR="00E07406" w:rsidRPr="797DB3EE">
        <w:rPr>
          <w:rFonts w:cs="Arial"/>
        </w:rPr>
        <w:t>men bosta pogodbe</w:t>
      </w:r>
      <w:r w:rsidR="001D7CB9" w:rsidRPr="797DB3EE">
        <w:rPr>
          <w:rFonts w:cs="Arial"/>
        </w:rPr>
        <w:t>n</w:t>
      </w:r>
      <w:r w:rsidR="00E07406" w:rsidRPr="797DB3EE">
        <w:rPr>
          <w:rFonts w:cs="Arial"/>
        </w:rPr>
        <w:t>i stranki sklenili posebno pogodbo o skladiščenju in obnavljanju blagovnih rezerv (v nada</w:t>
      </w:r>
      <w:r w:rsidR="001D7CB9" w:rsidRPr="797DB3EE">
        <w:rPr>
          <w:rFonts w:cs="Arial"/>
        </w:rPr>
        <w:t>l</w:t>
      </w:r>
      <w:r w:rsidR="00E07406" w:rsidRPr="797DB3EE">
        <w:rPr>
          <w:rFonts w:cs="Arial"/>
        </w:rPr>
        <w:t>jevanju: skladiščna pogodba).</w:t>
      </w:r>
      <w:r w:rsidR="0051534B" w:rsidRPr="797DB3EE">
        <w:rPr>
          <w:rFonts w:cs="Arial"/>
          <w:color w:val="FF0000"/>
        </w:rPr>
        <w:t xml:space="preserve"> </w:t>
      </w:r>
      <w:r>
        <w:rPr>
          <w:rFonts w:cs="Arial"/>
        </w:rPr>
        <w:t>Ponudnik</w:t>
      </w:r>
      <w:r w:rsidR="0051534B" w:rsidRPr="797DB3EE">
        <w:rPr>
          <w:rFonts w:cs="Arial"/>
        </w:rPr>
        <w:t xml:space="preserve"> lahko izroča blago tudi sukcesivno.</w:t>
      </w:r>
      <w:r w:rsidR="0051534B" w:rsidRPr="797DB3EE">
        <w:rPr>
          <w:rFonts w:cs="Arial"/>
          <w:color w:val="FF0000"/>
        </w:rPr>
        <w:t xml:space="preserve"> </w:t>
      </w:r>
      <w:r w:rsidR="00E52D98" w:rsidRPr="00E52D98">
        <w:rPr>
          <w:rFonts w:cs="Arial"/>
        </w:rPr>
        <w:t>V primeru, da bo ponudnik dobavljal blago z daljšim rokom upo</w:t>
      </w:r>
      <w:r w:rsidR="00E42F58">
        <w:rPr>
          <w:rFonts w:cs="Arial"/>
        </w:rPr>
        <w:t>r</w:t>
      </w:r>
      <w:r w:rsidR="00E52D98" w:rsidRPr="00E52D98">
        <w:rPr>
          <w:rFonts w:cs="Arial"/>
        </w:rPr>
        <w:t>abnosti sukcesivno, bo naročnik ponudniku izročil en</w:t>
      </w:r>
      <w:r w:rsidR="00BA5A87">
        <w:rPr>
          <w:rFonts w:cs="Arial"/>
        </w:rPr>
        <w:t>ak</w:t>
      </w:r>
      <w:r w:rsidR="00E52D98" w:rsidRPr="00E52D98">
        <w:rPr>
          <w:rFonts w:cs="Arial"/>
        </w:rPr>
        <w:t xml:space="preserve">e količine blaga, kot jih je dobavil </w:t>
      </w:r>
      <w:r w:rsidR="00BA771D">
        <w:rPr>
          <w:rFonts w:cs="Arial"/>
        </w:rPr>
        <w:t>ponudnik</w:t>
      </w:r>
      <w:r w:rsidR="00E52D98" w:rsidRPr="00E52D98">
        <w:rPr>
          <w:rFonts w:cs="Arial"/>
        </w:rPr>
        <w:t xml:space="preserve">, in sicer s krajšim rokom uporabnosti. </w:t>
      </w:r>
    </w:p>
    <w:p w14:paraId="411287C9" w14:textId="77777777" w:rsidR="0051534B" w:rsidRPr="00E645EC" w:rsidRDefault="0051534B" w:rsidP="0051534B">
      <w:pPr>
        <w:rPr>
          <w:rFonts w:cs="Arial"/>
        </w:rPr>
      </w:pPr>
    </w:p>
    <w:p w14:paraId="2F435DE1" w14:textId="1A485A91" w:rsidR="0051534B" w:rsidRPr="00E645EC" w:rsidRDefault="00F80321" w:rsidP="0051534B">
      <w:pPr>
        <w:rPr>
          <w:rFonts w:cs="Arial"/>
        </w:rPr>
      </w:pPr>
      <w:r>
        <w:rPr>
          <w:rFonts w:cs="Arial"/>
        </w:rPr>
        <w:t xml:space="preserve">Ponudnik </w:t>
      </w:r>
      <w:r w:rsidR="0051534B" w:rsidRPr="00E645EC">
        <w:rPr>
          <w:rFonts w:cs="Arial"/>
        </w:rPr>
        <w:t xml:space="preserve">mora pisno obvestiti </w:t>
      </w:r>
      <w:r w:rsidR="006655E7">
        <w:rPr>
          <w:rFonts w:cs="Arial"/>
        </w:rPr>
        <w:t>naročnika</w:t>
      </w:r>
      <w:r w:rsidR="0051534B" w:rsidRPr="00E645EC">
        <w:rPr>
          <w:rFonts w:cs="Arial"/>
        </w:rPr>
        <w:t xml:space="preserve"> najmanj štiri (4) delovne dni pred nameravano izročitvijo blaga oziroma pred vsakokratno posamezno izročitvijo blaga. Obvestilo mora zajemati podatke o:</w:t>
      </w:r>
    </w:p>
    <w:p w14:paraId="4675564E" w14:textId="2DBC6F64" w:rsidR="0051534B" w:rsidRPr="00352145" w:rsidRDefault="00F80321" w:rsidP="0051534B">
      <w:pPr>
        <w:numPr>
          <w:ilvl w:val="0"/>
          <w:numId w:val="15"/>
        </w:numPr>
        <w:ind w:left="357" w:hanging="357"/>
        <w:contextualSpacing/>
        <w:rPr>
          <w:rFonts w:eastAsia="Calibri" w:cs="Arial"/>
          <w:lang w:eastAsia="en-US"/>
        </w:rPr>
      </w:pPr>
      <w:r>
        <w:rPr>
          <w:rFonts w:eastAsia="Calibri" w:cs="Arial"/>
          <w:lang w:eastAsia="en-US"/>
        </w:rPr>
        <w:t>ponudniku</w:t>
      </w:r>
      <w:r w:rsidR="0051534B" w:rsidRPr="00352145">
        <w:rPr>
          <w:rFonts w:eastAsia="Calibri" w:cs="Arial"/>
          <w:lang w:eastAsia="en-US"/>
        </w:rPr>
        <w:t xml:space="preserve"> (naziv in naslov podjetja),</w:t>
      </w:r>
    </w:p>
    <w:p w14:paraId="1E7CD8D0" w14:textId="00659B31"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 xml:space="preserve">kontaktnih podatkih predstavnika </w:t>
      </w:r>
      <w:r w:rsidR="00F80321">
        <w:rPr>
          <w:rFonts w:eastAsia="Calibri" w:cs="Arial"/>
          <w:lang w:eastAsia="en-US"/>
        </w:rPr>
        <w:t>ponudnika</w:t>
      </w:r>
      <w:r w:rsidR="00D80F9D">
        <w:rPr>
          <w:rFonts w:eastAsia="Calibri" w:cs="Arial"/>
          <w:lang w:eastAsia="en-US"/>
        </w:rPr>
        <w:t>,</w:t>
      </w:r>
    </w:p>
    <w:p w14:paraId="36965B4F" w14:textId="2DD03F66"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 xml:space="preserve">osebi, ki bo s pooblastilom </w:t>
      </w:r>
      <w:r w:rsidR="00F80321">
        <w:rPr>
          <w:rFonts w:eastAsia="Calibri" w:cs="Arial"/>
          <w:lang w:eastAsia="en-US"/>
        </w:rPr>
        <w:t>ponudnik</w:t>
      </w:r>
      <w:r w:rsidRPr="00352145">
        <w:rPr>
          <w:rFonts w:eastAsia="Calibri" w:cs="Arial"/>
          <w:lang w:eastAsia="en-US"/>
        </w:rPr>
        <w:t>a prisotna pri prevzemu in izročitvi blaga,</w:t>
      </w:r>
    </w:p>
    <w:p w14:paraId="4139C4E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datumu izročitve blaga,</w:t>
      </w:r>
    </w:p>
    <w:p w14:paraId="6044D97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vrsti in količini blaga,</w:t>
      </w:r>
    </w:p>
    <w:p w14:paraId="4C589A5A" w14:textId="00C7A92C" w:rsidR="0051534B" w:rsidRPr="00352145" w:rsidRDefault="00FD58D4" w:rsidP="0051534B">
      <w:pPr>
        <w:numPr>
          <w:ilvl w:val="0"/>
          <w:numId w:val="15"/>
        </w:numPr>
        <w:ind w:left="357" w:hanging="357"/>
        <w:contextualSpacing/>
        <w:rPr>
          <w:rFonts w:eastAsia="Calibri" w:cs="Arial"/>
          <w:lang w:eastAsia="en-US"/>
        </w:rPr>
      </w:pPr>
      <w:r>
        <w:rPr>
          <w:rFonts w:eastAsia="Calibri" w:cs="Arial"/>
          <w:lang w:eastAsia="en-US"/>
        </w:rPr>
        <w:t>številu palet.</w:t>
      </w:r>
    </w:p>
    <w:p w14:paraId="2006C6EF" w14:textId="77777777" w:rsidR="0051534B" w:rsidRPr="00E645EC" w:rsidRDefault="0051534B" w:rsidP="0051534B">
      <w:pPr>
        <w:rPr>
          <w:rFonts w:cs="Arial"/>
        </w:rPr>
      </w:pPr>
    </w:p>
    <w:p w14:paraId="3F0A711A" w14:textId="3BADAED5" w:rsidR="0051534B" w:rsidRPr="00352145" w:rsidRDefault="0051534B" w:rsidP="797DB3EE">
      <w:pPr>
        <w:rPr>
          <w:rFonts w:cs="Arial"/>
          <w:i/>
          <w:iCs/>
          <w:sz w:val="18"/>
          <w:szCs w:val="18"/>
        </w:rPr>
      </w:pPr>
      <w:r w:rsidRPr="797DB3EE">
        <w:rPr>
          <w:rFonts w:cs="Arial"/>
        </w:rPr>
        <w:t>K obvestilu mora biti priložena verodostojna dokumentacija, ki je določena v obrazcu OBR - 2.18_Vrsta in opis predmeta.</w:t>
      </w:r>
    </w:p>
    <w:p w14:paraId="0EA1C7B8" w14:textId="77777777" w:rsidR="0051534B" w:rsidRPr="00E645EC" w:rsidRDefault="0051534B" w:rsidP="0051534B">
      <w:pPr>
        <w:spacing w:line="20" w:lineRule="atLeast"/>
        <w:rPr>
          <w:rFonts w:cs="Arial"/>
        </w:rPr>
      </w:pPr>
    </w:p>
    <w:p w14:paraId="6F778614" w14:textId="54297633" w:rsidR="0051534B" w:rsidRPr="00E645EC" w:rsidRDefault="0051534B" w:rsidP="0051534B">
      <w:pPr>
        <w:rPr>
          <w:rFonts w:cs="Arial"/>
        </w:rPr>
      </w:pPr>
      <w:r w:rsidRPr="00E645EC">
        <w:rPr>
          <w:rFonts w:cs="Arial"/>
        </w:rPr>
        <w:t xml:space="preserve">Po prejemu obvestila iz tretjega odstavka tega člena bo </w:t>
      </w:r>
      <w:r w:rsidR="006655E7">
        <w:rPr>
          <w:rFonts w:cs="Arial"/>
        </w:rPr>
        <w:t>naročnik</w:t>
      </w:r>
      <w:r w:rsidRPr="00E645EC">
        <w:rPr>
          <w:rFonts w:cs="Arial"/>
        </w:rPr>
        <w:t xml:space="preserve"> najmanj en (1) delovni dan pred predvideno izročitvijo blaga </w:t>
      </w:r>
      <w:r w:rsidR="00BA771D">
        <w:rPr>
          <w:rFonts w:cs="Arial"/>
        </w:rPr>
        <w:t>ponudnika</w:t>
      </w:r>
      <w:r w:rsidRPr="00E645EC">
        <w:rPr>
          <w:rFonts w:cs="Arial"/>
        </w:rPr>
        <w:t xml:space="preserve"> pisno obvestil o uri izročitve blaga. </w:t>
      </w:r>
    </w:p>
    <w:p w14:paraId="575F9BDC" w14:textId="77777777" w:rsidR="0051534B" w:rsidRPr="00E645EC" w:rsidRDefault="0051534B" w:rsidP="0051534B">
      <w:pPr>
        <w:rPr>
          <w:rFonts w:cs="Arial"/>
        </w:rPr>
      </w:pPr>
    </w:p>
    <w:p w14:paraId="09EB24A9" w14:textId="77777777" w:rsidR="0051534B" w:rsidRPr="00352145" w:rsidRDefault="0051534B" w:rsidP="0051534B">
      <w:pPr>
        <w:rPr>
          <w:rFonts w:cs="Arial"/>
        </w:rPr>
      </w:pPr>
      <w:r w:rsidRPr="00352145">
        <w:rPr>
          <w:rFonts w:cs="Arial"/>
        </w:rPr>
        <w:t>Pogodbenika se lahko soglasno pisno dogovorita tudi o krajših rokih obveščanja.</w:t>
      </w:r>
    </w:p>
    <w:p w14:paraId="1CEA23CA" w14:textId="77777777" w:rsidR="0051534B" w:rsidRPr="0051534B" w:rsidRDefault="0051534B" w:rsidP="0051534B">
      <w:pPr>
        <w:rPr>
          <w:rFonts w:cs="Arial"/>
        </w:rPr>
      </w:pPr>
    </w:p>
    <w:p w14:paraId="5D6BBF4B" w14:textId="4BAF814F" w:rsidR="0051534B" w:rsidRPr="0051534B" w:rsidRDefault="0051534B" w:rsidP="0051534B">
      <w:pPr>
        <w:keepNext/>
        <w:spacing w:before="240" w:after="60"/>
        <w:outlineLvl w:val="0"/>
        <w:rPr>
          <w:b/>
          <w:bCs/>
          <w:kern w:val="32"/>
          <w:sz w:val="24"/>
          <w:szCs w:val="32"/>
        </w:rPr>
      </w:pPr>
      <w:bookmarkStart w:id="13" w:name="_Toc103285353"/>
      <w:bookmarkStart w:id="14" w:name="_Toc222909476"/>
      <w:r w:rsidRPr="0051534B">
        <w:rPr>
          <w:b/>
          <w:bCs/>
          <w:kern w:val="32"/>
          <w:sz w:val="24"/>
          <w:szCs w:val="32"/>
        </w:rPr>
        <w:t>KAKOVOST BLAGA, NAČIN EMBAL</w:t>
      </w:r>
      <w:r w:rsidR="0093159D">
        <w:rPr>
          <w:b/>
          <w:bCs/>
          <w:kern w:val="32"/>
          <w:sz w:val="24"/>
          <w:szCs w:val="32"/>
        </w:rPr>
        <w:t>IRANJA</w:t>
      </w:r>
      <w:r w:rsidRPr="0051534B">
        <w:rPr>
          <w:b/>
          <w:bCs/>
          <w:kern w:val="32"/>
          <w:sz w:val="24"/>
          <w:szCs w:val="32"/>
        </w:rPr>
        <w:t xml:space="preserve"> IN PREVZEM BLAGA</w:t>
      </w:r>
      <w:bookmarkEnd w:id="13"/>
      <w:bookmarkEnd w:id="14"/>
    </w:p>
    <w:p w14:paraId="099681F5" w14:textId="77777777" w:rsidR="0051534B" w:rsidRPr="0051534B" w:rsidRDefault="0051534B" w:rsidP="0051534B"/>
    <w:p w14:paraId="6E044215"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E0DC154" w14:textId="5CC5B391" w:rsidR="006A6256" w:rsidRPr="008F48C5" w:rsidRDefault="00F80321" w:rsidP="006A6256">
      <w:pPr>
        <w:rPr>
          <w:rFonts w:eastAsia="Arial" w:cs="Arial"/>
        </w:rPr>
      </w:pPr>
      <w:r>
        <w:rPr>
          <w:rFonts w:eastAsia="Arial" w:cs="Arial"/>
        </w:rPr>
        <w:t>Ponudnik</w:t>
      </w:r>
      <w:r w:rsidR="0051534B" w:rsidRPr="008F48C5">
        <w:rPr>
          <w:rFonts w:eastAsia="Arial" w:cs="Arial"/>
        </w:rPr>
        <w:t xml:space="preserve"> mora izročiti blago, ki na dan prevzema</w:t>
      </w:r>
      <w:r w:rsidR="006A6256" w:rsidRPr="008F48C5">
        <w:rPr>
          <w:rFonts w:eastAsia="Arial" w:cs="Arial"/>
        </w:rPr>
        <w:t xml:space="preserve"> ne bo starejše od </w:t>
      </w:r>
      <w:r w:rsidR="008F48C5" w:rsidRPr="008F48C5">
        <w:rPr>
          <w:rFonts w:eastAsia="Arial" w:cs="Arial"/>
        </w:rPr>
        <w:t>8</w:t>
      </w:r>
      <w:r w:rsidR="006A6256" w:rsidRPr="008F48C5">
        <w:rPr>
          <w:rFonts w:eastAsia="Arial" w:cs="Arial"/>
        </w:rPr>
        <w:t xml:space="preserve"> mesecev, šteto od dneva proizvodnje in ne bo imelo pretečeno 1/3 roka uporabe, glede na to kar je manj.</w:t>
      </w:r>
    </w:p>
    <w:p w14:paraId="393C9551" w14:textId="210A2A84" w:rsidR="00E645EC" w:rsidRDefault="00E645EC" w:rsidP="0051534B">
      <w:pPr>
        <w:rPr>
          <w:rFonts w:eastAsia="Arial" w:cs="Arial"/>
          <w:color w:val="000000" w:themeColor="text1"/>
        </w:rPr>
      </w:pPr>
    </w:p>
    <w:p w14:paraId="160A298B" w14:textId="77777777" w:rsidR="00FC018C" w:rsidRPr="0051534B" w:rsidRDefault="00FC018C" w:rsidP="0051534B">
      <w:pPr>
        <w:rPr>
          <w:rFonts w:eastAsia="Arial" w:cs="Arial"/>
          <w:color w:val="000000" w:themeColor="text1"/>
        </w:rPr>
      </w:pPr>
    </w:p>
    <w:p w14:paraId="150AEA26" w14:textId="16B231C3" w:rsidR="0051534B" w:rsidRPr="0051534B" w:rsidRDefault="0051534B" w:rsidP="1C18E700">
      <w:pPr>
        <w:numPr>
          <w:ilvl w:val="0"/>
          <w:numId w:val="3"/>
        </w:numPr>
        <w:spacing w:line="276" w:lineRule="auto"/>
        <w:contextualSpacing/>
        <w:jc w:val="center"/>
        <w:rPr>
          <w:rFonts w:asciiTheme="minorHAnsi" w:eastAsiaTheme="minorEastAsia" w:hAnsiTheme="minorHAnsi" w:cstheme="minorBidi"/>
          <w:b/>
          <w:bCs/>
          <w:color w:val="A6A6A6" w:themeColor="background1" w:themeShade="A6"/>
          <w:lang w:eastAsia="en-US"/>
        </w:rPr>
      </w:pPr>
      <w:r w:rsidRPr="1C18E700">
        <w:rPr>
          <w:rFonts w:asciiTheme="minorHAnsi" w:eastAsia="Calibri" w:hAnsiTheme="minorHAnsi" w:cstheme="minorBidi"/>
          <w:b/>
          <w:bCs/>
          <w:lang w:eastAsia="en-US"/>
        </w:rPr>
        <w:t xml:space="preserve">člen </w:t>
      </w:r>
    </w:p>
    <w:p w14:paraId="56404504" w14:textId="55DA0A1A" w:rsidR="0051534B" w:rsidRPr="008F48C5" w:rsidRDefault="00F80321" w:rsidP="00E645EC">
      <w:pPr>
        <w:rPr>
          <w:rFonts w:cs="Arial"/>
        </w:rPr>
      </w:pPr>
      <w:r>
        <w:rPr>
          <w:rFonts w:cs="Arial"/>
        </w:rPr>
        <w:t>Ponudnik</w:t>
      </w:r>
      <w:r w:rsidR="0051534B" w:rsidRPr="008F48C5">
        <w:rPr>
          <w:rFonts w:cs="Arial"/>
        </w:rPr>
        <w:t xml:space="preserve"> jamči, da bo izročeno blago (vsebina,</w:t>
      </w:r>
      <w:r w:rsidR="00794B93" w:rsidRPr="008F48C5">
        <w:rPr>
          <w:rFonts w:cs="Arial"/>
        </w:rPr>
        <w:t xml:space="preserve"> </w:t>
      </w:r>
      <w:r w:rsidR="004E04C3" w:rsidRPr="008F48C5">
        <w:rPr>
          <w:rFonts w:cs="Arial"/>
        </w:rPr>
        <w:t>osnovna (primarna) embalaža</w:t>
      </w:r>
      <w:r w:rsidR="00794B93" w:rsidRPr="008F48C5">
        <w:rPr>
          <w:rFonts w:cs="Arial"/>
        </w:rPr>
        <w:t xml:space="preserve">, </w:t>
      </w:r>
      <w:r w:rsidR="0051534B" w:rsidRPr="008F48C5">
        <w:rPr>
          <w:rFonts w:cs="Arial"/>
        </w:rPr>
        <w:t>transportna embalaža in deklaracije):</w:t>
      </w:r>
    </w:p>
    <w:p w14:paraId="7AA496DF" w14:textId="53DC1B25"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ustrezalo vsem zahtevam kakovosti iz tehničnih specifikacij razpisne dokumentacije iz obrazca OBR - 2.18_Vrsta in opis predmeta; </w:t>
      </w:r>
    </w:p>
    <w:p w14:paraId="173CE2D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izpolnjevalo vse zahteve predpisov, tehničnih navodil, normativov in standardov, ki veljajo  za predmetno blago v Republiki Sloveniji in Evropski uniji;</w:t>
      </w:r>
    </w:p>
    <w:p w14:paraId="15D75FCC"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brez stvarnih in pravnih napak.</w:t>
      </w:r>
    </w:p>
    <w:p w14:paraId="0282DB19" w14:textId="77777777" w:rsidR="0051534B" w:rsidRPr="0051534B" w:rsidRDefault="0051534B" w:rsidP="0051534B">
      <w:pPr>
        <w:rPr>
          <w:rFonts w:cs="Arial"/>
        </w:rPr>
      </w:pPr>
    </w:p>
    <w:p w14:paraId="5874F3A4" w14:textId="1174A62F" w:rsidR="0051534B" w:rsidRPr="0051534B" w:rsidRDefault="0051534B" w:rsidP="0051534B">
      <w:pPr>
        <w:rPr>
          <w:rFonts w:cs="Arial"/>
        </w:rPr>
      </w:pPr>
    </w:p>
    <w:p w14:paraId="19B3CFB2" w14:textId="0F2338EE" w:rsidR="0051534B" w:rsidRPr="0051534B" w:rsidRDefault="00352145"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w:t>
      </w:r>
      <w:r w:rsidR="0051534B" w:rsidRPr="797DB3EE">
        <w:rPr>
          <w:rFonts w:asciiTheme="minorHAnsi" w:eastAsia="Calibri" w:hAnsiTheme="minorHAnsi" w:cstheme="minorBidi"/>
          <w:b/>
          <w:bCs/>
          <w:lang w:eastAsia="en-US"/>
        </w:rPr>
        <w:t>len</w:t>
      </w:r>
    </w:p>
    <w:p w14:paraId="2F13C417" w14:textId="654ACBE6" w:rsidR="0051534B" w:rsidRPr="00352145" w:rsidRDefault="0051534B" w:rsidP="0051534B">
      <w:pPr>
        <w:rPr>
          <w:rFonts w:cs="Arial"/>
        </w:rPr>
      </w:pPr>
      <w:r w:rsidRPr="00352145">
        <w:rPr>
          <w:rFonts w:cs="Arial"/>
        </w:rPr>
        <w:t xml:space="preserve">Ob </w:t>
      </w:r>
      <w:r w:rsidR="003C2B4D">
        <w:rPr>
          <w:rFonts w:cs="Arial"/>
        </w:rPr>
        <w:t>prevzemu</w:t>
      </w:r>
      <w:r w:rsidRPr="00352145">
        <w:rPr>
          <w:rFonts w:cs="Arial"/>
        </w:rPr>
        <w:t xml:space="preserve"> mora biti blago pakirano v ovoje oz. transportno embalažo, ki med transportom zagotavlja popolno zaščito blaga pred mehanskimi in drugimi poškodbami, transportna embalaža pa mora biti zložena na nepoškodovane palete, pri čemer mora biti zložena tako, da  ne sega preko zgornje površine palete. V primeru poškodovane bodisi transportne embalaže bodisi palete bo </w:t>
      </w:r>
      <w:r w:rsidR="004E4A32">
        <w:rPr>
          <w:rFonts w:cs="Arial"/>
        </w:rPr>
        <w:t>naročnik</w:t>
      </w:r>
      <w:r w:rsidRPr="00352145">
        <w:rPr>
          <w:rFonts w:cs="Arial"/>
        </w:rPr>
        <w:t xml:space="preserve"> prevzem tega blaga zavrnil.</w:t>
      </w:r>
    </w:p>
    <w:p w14:paraId="24566380" w14:textId="77777777" w:rsidR="0051534B" w:rsidRPr="00352145" w:rsidRDefault="0051534B" w:rsidP="0051534B">
      <w:pPr>
        <w:rPr>
          <w:rFonts w:cs="Arial"/>
        </w:rPr>
      </w:pPr>
    </w:p>
    <w:p w14:paraId="2133E15F" w14:textId="34465647" w:rsidR="0051534B" w:rsidRPr="007C654B" w:rsidRDefault="0051534B" w:rsidP="0051534B">
      <w:pPr>
        <w:rPr>
          <w:rFonts w:cs="Arial"/>
        </w:rPr>
      </w:pPr>
      <w:r w:rsidRPr="007C654B">
        <w:rPr>
          <w:rFonts w:cs="Arial"/>
        </w:rPr>
        <w:t xml:space="preserve">Na posamezni paleti je lahko zloženo samo blago enega tipa in ene serije. Pri zlaganju posameznih palet (ena na drugo) mora </w:t>
      </w:r>
      <w:r w:rsidR="00BA771D">
        <w:rPr>
          <w:rFonts w:cs="Arial"/>
        </w:rPr>
        <w:t>ponudnik</w:t>
      </w:r>
      <w:r w:rsidRPr="007C654B">
        <w:rPr>
          <w:rFonts w:cs="Arial"/>
        </w:rPr>
        <w:t xml:space="preserve"> upoštevati težo posamezne palete, da se blago, ki je pod paleto ne poškoduje. V primeru, da je zlaganje palet (ena na drugo) možno, višina zloženih palet ne sme presegati 2 metrov. V primeru, da se bo blago poškodovalo, ker </w:t>
      </w:r>
      <w:r w:rsidR="004E4A32">
        <w:rPr>
          <w:rFonts w:cs="Arial"/>
        </w:rPr>
        <w:t>ponudnik</w:t>
      </w:r>
      <w:r w:rsidRPr="007C654B">
        <w:rPr>
          <w:rFonts w:cs="Arial"/>
        </w:rPr>
        <w:t xml:space="preserve"> ni upošteval zahtev </w:t>
      </w:r>
      <w:r w:rsidR="004E4A32">
        <w:rPr>
          <w:rFonts w:cs="Arial"/>
        </w:rPr>
        <w:t>naročnika,</w:t>
      </w:r>
      <w:r w:rsidRPr="007C654B">
        <w:rPr>
          <w:rFonts w:cs="Arial"/>
        </w:rPr>
        <w:t xml:space="preserve"> bo </w:t>
      </w:r>
      <w:r w:rsidR="004E4A32">
        <w:rPr>
          <w:rFonts w:cs="Arial"/>
        </w:rPr>
        <w:t>naročnik</w:t>
      </w:r>
      <w:r w:rsidRPr="007C654B">
        <w:rPr>
          <w:rFonts w:cs="Arial"/>
        </w:rPr>
        <w:t xml:space="preserve"> pozval </w:t>
      </w:r>
      <w:r w:rsidR="004E4A32">
        <w:rPr>
          <w:rFonts w:cs="Arial"/>
        </w:rPr>
        <w:t>ponudnika</w:t>
      </w:r>
      <w:r w:rsidRPr="007C654B">
        <w:rPr>
          <w:rFonts w:cs="Arial"/>
        </w:rPr>
        <w:t xml:space="preserve">, da zamenja poškodovano blago za blago, ki ustreza vsem zahtevam </w:t>
      </w:r>
      <w:r w:rsidR="004E4A32">
        <w:rPr>
          <w:rFonts w:cs="Arial"/>
        </w:rPr>
        <w:t>naročnika</w:t>
      </w:r>
      <w:r w:rsidRPr="007C654B">
        <w:rPr>
          <w:rFonts w:cs="Arial"/>
        </w:rPr>
        <w:t xml:space="preserve"> iz predmetnega naročila, in sicer brezplačno (reklamacija).  </w:t>
      </w:r>
    </w:p>
    <w:p w14:paraId="5E59B202" w14:textId="77777777" w:rsidR="0051534B" w:rsidRPr="00352145" w:rsidRDefault="0051534B" w:rsidP="0051534B">
      <w:pPr>
        <w:rPr>
          <w:rFonts w:eastAsia="Calibri" w:cs="Arial"/>
          <w:lang w:eastAsia="en-US"/>
        </w:rPr>
      </w:pPr>
    </w:p>
    <w:p w14:paraId="320ECEEB" w14:textId="101E8E3E" w:rsidR="0051534B" w:rsidRPr="00352145" w:rsidRDefault="004E4A32" w:rsidP="0051534B">
      <w:pPr>
        <w:rPr>
          <w:rFonts w:eastAsia="Calibri" w:cs="Arial"/>
          <w:lang w:eastAsia="en-US"/>
        </w:rPr>
      </w:pPr>
      <w:r>
        <w:rPr>
          <w:rFonts w:eastAsia="Calibri" w:cs="Arial"/>
          <w:lang w:eastAsia="en-US"/>
        </w:rPr>
        <w:t>Ponudnik</w:t>
      </w:r>
      <w:r w:rsidR="0051534B" w:rsidRPr="797DB3EE">
        <w:rPr>
          <w:rFonts w:eastAsia="Calibri" w:cs="Arial"/>
          <w:lang w:eastAsia="en-US"/>
        </w:rPr>
        <w:t xml:space="preserve"> jamči in se obvezuje, da blaga ne bo puščal na prostem ali pred dogovorjenimi prostori za izročitev blaga ali brez nadzora. V primeru, da </w:t>
      </w:r>
      <w:r>
        <w:rPr>
          <w:rFonts w:eastAsia="Calibri" w:cs="Arial"/>
          <w:lang w:eastAsia="en-US"/>
        </w:rPr>
        <w:t>ponudnik</w:t>
      </w:r>
      <w:r w:rsidR="0051534B" w:rsidRPr="797DB3EE">
        <w:rPr>
          <w:rFonts w:eastAsia="Calibri" w:cs="Arial"/>
          <w:lang w:eastAsia="en-US"/>
        </w:rPr>
        <w:t xml:space="preserve"> dobavljenega blaga ne bi izročil v dogovorjeni prostor ali v primeru, da bi ga pustil na prostem in / ali brez nadzora, se šteje, da izročitev blaga ni izvršena, </w:t>
      </w:r>
      <w:r>
        <w:rPr>
          <w:rFonts w:eastAsia="Calibri" w:cs="Arial"/>
          <w:lang w:eastAsia="en-US"/>
        </w:rPr>
        <w:t>naročnik</w:t>
      </w:r>
      <w:r w:rsidR="0051534B" w:rsidRPr="797DB3EE">
        <w:rPr>
          <w:rFonts w:eastAsia="Calibri" w:cs="Arial"/>
          <w:lang w:eastAsia="en-US"/>
        </w:rPr>
        <w:t xml:space="preserve"> pa lahko v tem primeru prevzem takšnega blaga  tudi zavrne.</w:t>
      </w:r>
    </w:p>
    <w:p w14:paraId="7D24DF30" w14:textId="77777777" w:rsidR="0051534B" w:rsidRPr="0051534B" w:rsidRDefault="0051534B" w:rsidP="0051534B">
      <w:pPr>
        <w:rPr>
          <w:rFonts w:cs="Arial"/>
        </w:rPr>
      </w:pPr>
    </w:p>
    <w:p w14:paraId="0A93422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E5CB20C" w14:textId="0970083B" w:rsidR="0051534B" w:rsidRPr="0051534B" w:rsidRDefault="0051534B" w:rsidP="0051534B">
      <w:pPr>
        <w:rPr>
          <w:rFonts w:asciiTheme="majorHAnsi" w:hAnsiTheme="majorHAnsi" w:cstheme="majorHAnsi"/>
        </w:rPr>
      </w:pPr>
      <w:r w:rsidRPr="0051534B">
        <w:rPr>
          <w:rFonts w:asciiTheme="majorHAnsi" w:hAnsiTheme="majorHAnsi" w:cstheme="majorHAnsi"/>
        </w:rPr>
        <w:t xml:space="preserve">Po potrditvi ustreznosti dokumentacije iz </w:t>
      </w:r>
      <w:r w:rsidR="00FD58D4" w:rsidRPr="00CC71EB">
        <w:rPr>
          <w:rFonts w:asciiTheme="majorHAnsi" w:hAnsiTheme="majorHAnsi" w:cstheme="majorHAnsi"/>
        </w:rPr>
        <w:t>3</w:t>
      </w:r>
      <w:r w:rsidRPr="00CC71EB">
        <w:rPr>
          <w:rFonts w:asciiTheme="majorHAnsi" w:hAnsiTheme="majorHAnsi" w:cstheme="majorHAnsi"/>
        </w:rPr>
        <w:t xml:space="preserve">. odstavka 12. člena </w:t>
      </w:r>
      <w:r w:rsidRPr="0051534B">
        <w:rPr>
          <w:rFonts w:asciiTheme="majorHAnsi" w:hAnsiTheme="majorHAnsi" w:cstheme="majorHAnsi"/>
        </w:rPr>
        <w:t xml:space="preserve">te pogodbe s strani pooblaščene kontrolne hiše </w:t>
      </w:r>
      <w:r w:rsidR="004E4A32">
        <w:rPr>
          <w:rFonts w:asciiTheme="majorHAnsi" w:hAnsiTheme="majorHAnsi" w:cstheme="majorHAnsi"/>
        </w:rPr>
        <w:t>naročnika</w:t>
      </w:r>
      <w:r w:rsidRPr="0051534B">
        <w:rPr>
          <w:rFonts w:asciiTheme="majorHAnsi" w:hAnsiTheme="majorHAnsi" w:cstheme="majorHAnsi"/>
        </w:rPr>
        <w:t xml:space="preserve">, lahko </w:t>
      </w:r>
      <w:r w:rsidR="004E4A32">
        <w:rPr>
          <w:rFonts w:asciiTheme="majorHAnsi" w:hAnsiTheme="majorHAnsi" w:cstheme="majorHAnsi"/>
        </w:rPr>
        <w:t>ponudnik</w:t>
      </w:r>
      <w:r w:rsidRPr="0051534B">
        <w:rPr>
          <w:rFonts w:asciiTheme="majorHAnsi" w:hAnsiTheme="majorHAnsi" w:cstheme="majorHAnsi"/>
        </w:rPr>
        <w:t xml:space="preserve"> dostavi blago. V primeru neustrez</w:t>
      </w:r>
      <w:r w:rsidR="004E4A32">
        <w:rPr>
          <w:rFonts w:asciiTheme="majorHAnsi" w:hAnsiTheme="majorHAnsi" w:cstheme="majorHAnsi"/>
        </w:rPr>
        <w:t>ne in manjkajoče dokumentacije naročnik</w:t>
      </w:r>
      <w:r w:rsidRPr="0051534B">
        <w:rPr>
          <w:rFonts w:asciiTheme="majorHAnsi" w:hAnsiTheme="majorHAnsi" w:cstheme="majorHAnsi"/>
        </w:rPr>
        <w:t xml:space="preserve"> ne bo prevzel blaga in prav tako ni odgovoren za posledično zamudo </w:t>
      </w:r>
      <w:r w:rsidR="004E4A32">
        <w:rPr>
          <w:rFonts w:asciiTheme="majorHAnsi" w:hAnsiTheme="majorHAnsi" w:cstheme="majorHAnsi"/>
        </w:rPr>
        <w:t>ponudnika</w:t>
      </w:r>
      <w:r w:rsidRPr="0051534B">
        <w:rPr>
          <w:rFonts w:asciiTheme="majorHAnsi" w:hAnsiTheme="majorHAnsi" w:cstheme="majorHAnsi"/>
        </w:rPr>
        <w:t xml:space="preserve"> pri izročitvi blaga.</w:t>
      </w:r>
    </w:p>
    <w:p w14:paraId="552749D4" w14:textId="77777777" w:rsidR="0051534B" w:rsidRPr="0051534B" w:rsidRDefault="0051534B" w:rsidP="0051534B">
      <w:pPr>
        <w:rPr>
          <w:rFonts w:cs="Arial"/>
        </w:rPr>
      </w:pPr>
    </w:p>
    <w:p w14:paraId="5F483131" w14:textId="280739F0" w:rsidR="0051534B" w:rsidRPr="0051534B" w:rsidRDefault="0051534B" w:rsidP="0051534B">
      <w:pPr>
        <w:rPr>
          <w:rFonts w:cs="Arial"/>
        </w:rPr>
      </w:pPr>
      <w:r w:rsidRPr="0051534B">
        <w:rPr>
          <w:rFonts w:cs="Arial"/>
        </w:rPr>
        <w:t xml:space="preserve">Količinski in kakovostni prevzem blaga opravita predstavnik </w:t>
      </w:r>
      <w:r w:rsidR="004E4A32">
        <w:rPr>
          <w:rFonts w:cs="Arial"/>
        </w:rPr>
        <w:t>naročnika</w:t>
      </w:r>
      <w:r w:rsidRPr="0051534B">
        <w:rPr>
          <w:rFonts w:cs="Arial"/>
        </w:rPr>
        <w:t xml:space="preserve"> in predstavnik pooblaščene kontrolne hiše </w:t>
      </w:r>
      <w:r w:rsidR="004E4A32">
        <w:rPr>
          <w:rFonts w:cs="Arial"/>
        </w:rPr>
        <w:t>naročnika</w:t>
      </w:r>
      <w:r w:rsidRPr="0051534B">
        <w:rPr>
          <w:rFonts w:cs="Arial"/>
        </w:rPr>
        <w:t xml:space="preserve">, ki bosta pregledala skladnost izročenega blaga in spremljajoče dokumentacije z zahtevami </w:t>
      </w:r>
      <w:r w:rsidR="004E4A32">
        <w:rPr>
          <w:rFonts w:cs="Arial"/>
        </w:rPr>
        <w:t>naročnika</w:t>
      </w:r>
      <w:r w:rsidRPr="0051534B">
        <w:rPr>
          <w:rFonts w:cs="Arial"/>
        </w:rPr>
        <w:t xml:space="preserve">, pooblaščena kontrolna hiša </w:t>
      </w:r>
      <w:r w:rsidR="004E4A32">
        <w:rPr>
          <w:rFonts w:cs="Arial"/>
        </w:rPr>
        <w:t xml:space="preserve">naročnika </w:t>
      </w:r>
      <w:r w:rsidRPr="0051534B">
        <w:rPr>
          <w:rFonts w:cs="Arial"/>
        </w:rPr>
        <w:t xml:space="preserve">pa bo izdelala zapisnik o kontroli in prevzemu blaga. Pri prevzemu blaga je obvezna prisotnost predstavnika </w:t>
      </w:r>
      <w:r w:rsidR="004E4A32">
        <w:rPr>
          <w:rFonts w:cs="Arial"/>
        </w:rPr>
        <w:t>ponudnik</w:t>
      </w:r>
      <w:r w:rsidRPr="0051534B">
        <w:rPr>
          <w:rFonts w:cs="Arial"/>
        </w:rPr>
        <w:t xml:space="preserve">a. </w:t>
      </w:r>
    </w:p>
    <w:p w14:paraId="6F940335" w14:textId="77777777" w:rsidR="0051534B" w:rsidRPr="0051534B" w:rsidRDefault="0051534B" w:rsidP="0051534B">
      <w:pPr>
        <w:rPr>
          <w:rFonts w:cs="Arial"/>
        </w:rPr>
      </w:pPr>
    </w:p>
    <w:p w14:paraId="1C4C035D" w14:textId="4DEE89EA" w:rsidR="0051534B" w:rsidRPr="0051534B" w:rsidRDefault="0051534B" w:rsidP="0051534B">
      <w:pPr>
        <w:rPr>
          <w:rFonts w:cs="Arial"/>
        </w:rPr>
      </w:pPr>
      <w:r w:rsidRPr="0051534B">
        <w:rPr>
          <w:rFonts w:cs="Arial"/>
        </w:rPr>
        <w:t xml:space="preserve">Z izdajo dokumenta o prevzemu s strani </w:t>
      </w:r>
      <w:r w:rsidR="004E4A32">
        <w:rPr>
          <w:rFonts w:cs="Arial"/>
        </w:rPr>
        <w:t>naročnik</w:t>
      </w:r>
      <w:r w:rsidRPr="0051534B">
        <w:rPr>
          <w:rFonts w:cs="Arial"/>
        </w:rPr>
        <w:t xml:space="preserve"> se šteje, da je blago prevzeto.</w:t>
      </w:r>
    </w:p>
    <w:p w14:paraId="2B29CB0C" w14:textId="77777777" w:rsidR="0051534B" w:rsidRPr="0051534B" w:rsidRDefault="0051534B" w:rsidP="0051534B">
      <w:pPr>
        <w:rPr>
          <w:rFonts w:cs="Arial"/>
        </w:rPr>
      </w:pPr>
    </w:p>
    <w:p w14:paraId="7D5F510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53816467" w14:textId="7B8FBCBA" w:rsidR="0051534B" w:rsidRPr="0051534B" w:rsidRDefault="0051534B" w:rsidP="0051534B">
      <w:r w:rsidRPr="0051534B">
        <w:rPr>
          <w:rFonts w:cs="Arial"/>
        </w:rPr>
        <w:t xml:space="preserve">Pogodbeni stranki sta sporazumni, da ima </w:t>
      </w:r>
      <w:r w:rsidR="004E4A32">
        <w:rPr>
          <w:rFonts w:cs="Arial"/>
        </w:rPr>
        <w:t xml:space="preserve">naročnik </w:t>
      </w:r>
      <w:r w:rsidRPr="0051534B">
        <w:rPr>
          <w:rFonts w:cs="Arial"/>
        </w:rPr>
        <w:t>v primeru, da p</w:t>
      </w:r>
      <w:r w:rsidR="004E4A32">
        <w:rPr>
          <w:rFonts w:cs="Arial"/>
        </w:rPr>
        <w:t>onudnik naročniku</w:t>
      </w:r>
      <w:r w:rsidRPr="0051534B">
        <w:rPr>
          <w:rFonts w:cs="Arial"/>
        </w:rPr>
        <w:t xml:space="preserve"> izroči blago, ki ne ustreza zahtevam te pogodbe in razpisne dokumentacije, pravico zavrniti neustrezno blago in zahtevati od </w:t>
      </w:r>
      <w:r w:rsidR="004E4A32">
        <w:rPr>
          <w:rFonts w:cs="Arial"/>
        </w:rPr>
        <w:t>ponudnika</w:t>
      </w:r>
      <w:r w:rsidRPr="0051534B">
        <w:rPr>
          <w:rFonts w:cs="Arial"/>
        </w:rPr>
        <w:t xml:space="preserve">, da v roku, ki ga določi </w:t>
      </w:r>
      <w:r w:rsidR="004E4A32">
        <w:rPr>
          <w:rFonts w:cs="Arial"/>
        </w:rPr>
        <w:t>naročnik</w:t>
      </w:r>
      <w:r w:rsidRPr="0051534B">
        <w:rPr>
          <w:rFonts w:cs="Arial"/>
        </w:rPr>
        <w:t xml:space="preserve">, odpelje neustrezno blago na svoje stroške ter po svoji izbiri bodisi </w:t>
      </w:r>
      <w:r w:rsidR="004E4A32">
        <w:rPr>
          <w:rFonts w:cs="Arial"/>
        </w:rPr>
        <w:t>ponudniku</w:t>
      </w:r>
      <w:r w:rsidRPr="0051534B">
        <w:rPr>
          <w:rFonts w:cs="Arial"/>
        </w:rPr>
        <w:t xml:space="preserve"> določi dodaten rok za izpolnitev pogodbenih obveznosti bodisi </w:t>
      </w:r>
      <w:r w:rsidR="004E4A32">
        <w:t>ponudniku</w:t>
      </w:r>
      <w:r w:rsidRPr="0051534B">
        <w:t xml:space="preserve"> določi dodaten rok za izpolnitev pogodbenih obveznosti pred odstopom od pogodbe. </w:t>
      </w:r>
    </w:p>
    <w:p w14:paraId="25F5A6ED" w14:textId="26E2B51D" w:rsidR="0051534B" w:rsidRDefault="0051534B" w:rsidP="0051534B">
      <w:r w:rsidRPr="0051534B">
        <w:lastRenderedPageBreak/>
        <w:t xml:space="preserve">Dodatni rok, določen skladno s prejšnjim odstavkom tega člena, ne šteje za podaljšanje pogodbenega roka iz </w:t>
      </w:r>
      <w:r w:rsidRPr="008B63BA">
        <w:t>11</w:t>
      </w:r>
      <w:r w:rsidRPr="008B63BA">
        <w:rPr>
          <w:rFonts w:asciiTheme="majorHAnsi" w:hAnsiTheme="majorHAnsi" w:cstheme="majorHAnsi"/>
        </w:rPr>
        <w:t>. člena</w:t>
      </w:r>
      <w:r w:rsidRPr="008B63BA">
        <w:t xml:space="preserve"> </w:t>
      </w:r>
      <w:r w:rsidRPr="0051534B">
        <w:t xml:space="preserve">te pogodbe. </w:t>
      </w:r>
    </w:p>
    <w:p w14:paraId="624ADAB9" w14:textId="77777777" w:rsidR="00AF2183" w:rsidRPr="0051534B" w:rsidRDefault="00AF2183" w:rsidP="0051534B">
      <w:pPr>
        <w:rPr>
          <w:rFonts w:cs="Arial"/>
        </w:rPr>
      </w:pPr>
    </w:p>
    <w:p w14:paraId="28801B97" w14:textId="77777777" w:rsidR="0051534B" w:rsidRPr="0051534B" w:rsidRDefault="0051534B" w:rsidP="0051534B">
      <w:pPr>
        <w:keepNext/>
        <w:spacing w:before="240" w:after="60"/>
        <w:outlineLvl w:val="0"/>
        <w:rPr>
          <w:b/>
          <w:bCs/>
          <w:kern w:val="32"/>
          <w:sz w:val="24"/>
          <w:szCs w:val="32"/>
        </w:rPr>
      </w:pPr>
      <w:bookmarkStart w:id="15" w:name="_Toc75370448"/>
      <w:bookmarkStart w:id="16" w:name="_Toc103285354"/>
      <w:bookmarkStart w:id="17" w:name="_Toc222909477"/>
      <w:r w:rsidRPr="0051534B">
        <w:rPr>
          <w:b/>
          <w:bCs/>
          <w:kern w:val="32"/>
          <w:sz w:val="24"/>
          <w:szCs w:val="32"/>
        </w:rPr>
        <w:t>POGODBENA VREDNOST, CENE IN PLAČILNI POGOJI</w:t>
      </w:r>
      <w:bookmarkEnd w:id="15"/>
      <w:bookmarkEnd w:id="16"/>
      <w:bookmarkEnd w:id="17"/>
    </w:p>
    <w:p w14:paraId="55AF480C" w14:textId="77777777" w:rsidR="0051534B" w:rsidRPr="0051534B" w:rsidRDefault="0051534B" w:rsidP="0051534B"/>
    <w:p w14:paraId="406BC62E"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5A5933F5" w14:textId="77777777" w:rsidR="002743B6" w:rsidRDefault="002743B6" w:rsidP="00862EBF"/>
    <w:p w14:paraId="7E3C8FF9" w14:textId="07C98423" w:rsidR="002743B6" w:rsidRDefault="002743B6" w:rsidP="00862EBF">
      <w:r>
        <w:t>SKLOP…</w:t>
      </w:r>
    </w:p>
    <w:p w14:paraId="58DEEF08" w14:textId="283DE0AD" w:rsidR="002743B6" w:rsidRDefault="002743B6" w:rsidP="00862EBF">
      <w:r>
        <w:t>Cena po kateri ponudnik odkupi blago, last naročnika, je …. EUR/kg brez DDV (FCA</w:t>
      </w:r>
      <w:r w:rsidR="006B5391">
        <w:t xml:space="preserve"> </w:t>
      </w:r>
      <w:r w:rsidRPr="00EF5D6E">
        <w:t>skladišče</w:t>
      </w:r>
      <w:r w:rsidR="00EF5D6E">
        <w:t xml:space="preserve">, </w:t>
      </w:r>
      <w:r w:rsidR="00EF5D6E" w:rsidRPr="00EF5D6E">
        <w:t>navedeno v obrazcu OBR 2.18_Vrsta in opis predmeta</w:t>
      </w:r>
      <w:r w:rsidR="003151CF">
        <w:t xml:space="preserve"> - </w:t>
      </w:r>
      <w:proofErr w:type="spellStart"/>
      <w:r w:rsidR="003151CF">
        <w:t>Incoterms</w:t>
      </w:r>
      <w:proofErr w:type="spellEnd"/>
      <w:r w:rsidR="003151CF">
        <w:t xml:space="preserve"> 2020</w:t>
      </w:r>
      <w:r w:rsidR="00EF5D6E">
        <w:t>)</w:t>
      </w:r>
      <w:r w:rsidR="00EF5D6E" w:rsidRPr="00EF5D6E">
        <w:t xml:space="preserve"> </w:t>
      </w:r>
      <w:r w:rsidRPr="002743B6">
        <w:t>– v nadaljevanju odkupna cena.</w:t>
      </w:r>
    </w:p>
    <w:p w14:paraId="42A1B6AB" w14:textId="64614BDB" w:rsidR="002743B6" w:rsidRDefault="002743B6" w:rsidP="00862EBF"/>
    <w:p w14:paraId="73B7EEEF" w14:textId="1AE52753" w:rsidR="002743B6" w:rsidRPr="00EF5D6E" w:rsidRDefault="002743B6" w:rsidP="00862EBF">
      <w:r>
        <w:t xml:space="preserve">Cena blaga, ki ga dobavi ponudnik, je … EUR/kg brez DDV </w:t>
      </w:r>
      <w:r w:rsidRPr="00EF5D6E">
        <w:t>(DDP skladišče ponudnika</w:t>
      </w:r>
      <w:r w:rsidR="003151CF">
        <w:t xml:space="preserve"> </w:t>
      </w:r>
      <w:r w:rsidR="003151CF" w:rsidRPr="00EF5D6E">
        <w:t xml:space="preserve">– </w:t>
      </w:r>
      <w:proofErr w:type="spellStart"/>
      <w:r w:rsidR="003151CF" w:rsidRPr="00EF5D6E">
        <w:t>Incoterms</w:t>
      </w:r>
      <w:proofErr w:type="spellEnd"/>
      <w:r w:rsidR="003151CF" w:rsidRPr="00EF5D6E">
        <w:t xml:space="preserve"> 2020</w:t>
      </w:r>
      <w:r w:rsidRPr="00EF5D6E">
        <w:t xml:space="preserve">) – v nadaljevanju prodajna cena. </w:t>
      </w:r>
    </w:p>
    <w:p w14:paraId="538D42AB" w14:textId="77777777" w:rsidR="002743B6" w:rsidRPr="002743B6" w:rsidRDefault="002743B6" w:rsidP="00862EBF"/>
    <w:p w14:paraId="053B2373" w14:textId="56047C2C" w:rsidR="0051534B" w:rsidRPr="004E4A32" w:rsidRDefault="0051534B" w:rsidP="0051534B">
      <w:r w:rsidRPr="004E4A32">
        <w:t>Pogodbene cene na enoto (</w:t>
      </w:r>
      <w:r w:rsidR="003151CF">
        <w:t>C</w:t>
      </w:r>
      <w:r w:rsidR="003151CF" w:rsidRPr="004E4A32">
        <w:t>ena</w:t>
      </w:r>
      <w:r w:rsidRPr="004E4A32">
        <w:t>/EM) iz ponudbe na obrazcu OBR – 2.19 _Predračun so izražene v EUR in so fiksne za celotno trajanje pogodbe ter vključujejo vse neposredne in posredne stroške (pakiranje, deklariranje, transportne embalaže, prevoz</w:t>
      </w:r>
      <w:r w:rsidR="003151CF">
        <w:t>a</w:t>
      </w:r>
      <w:r w:rsidRPr="004E4A32">
        <w:t xml:space="preserve"> in druge stroške, vezane na kakovostno in pravočasno izvedbo naročila, vključno s popusti in rabati) do prevzema blaga v dogovorjeno </w:t>
      </w:r>
      <w:r w:rsidRPr="00EF5D6E">
        <w:t>skladišče</w:t>
      </w:r>
      <w:r w:rsidR="00EF5D6E">
        <w:t xml:space="preserve"> ponudnika</w:t>
      </w:r>
      <w:r w:rsidR="004E4A32" w:rsidRPr="004E4A32">
        <w:t>, navedenem v obrazcu OBR-2.1</w:t>
      </w:r>
      <w:r w:rsidR="00EF5D6E">
        <w:t>9</w:t>
      </w:r>
      <w:r w:rsidR="004E4A32" w:rsidRPr="004E4A32">
        <w:t>_</w:t>
      </w:r>
      <w:r w:rsidR="00EF5D6E">
        <w:t>Predračun</w:t>
      </w:r>
      <w:r w:rsidRPr="004E4A32">
        <w:t>, na pariteti DDP (</w:t>
      </w:r>
      <w:proofErr w:type="spellStart"/>
      <w:r w:rsidRPr="004E4A32">
        <w:t>Incoterms</w:t>
      </w:r>
      <w:proofErr w:type="spellEnd"/>
      <w:r w:rsidRPr="004E4A32">
        <w:t xml:space="preserve"> 2020).</w:t>
      </w:r>
    </w:p>
    <w:p w14:paraId="5A6E2F20" w14:textId="77777777" w:rsidR="002743B6" w:rsidRDefault="002743B6" w:rsidP="0051534B"/>
    <w:p w14:paraId="1A483340" w14:textId="66BD78D9" w:rsidR="002743B6" w:rsidRDefault="002743B6" w:rsidP="0051534B">
      <w:r>
        <w:t xml:space="preserve">Glede na dogovorjene cene po enoti in količine </w:t>
      </w:r>
      <w:r w:rsidR="00692E34">
        <w:t>znaša:</w:t>
      </w:r>
    </w:p>
    <w:tbl>
      <w:tblPr>
        <w:tblStyle w:val="Tabelamrea"/>
        <w:tblW w:w="0" w:type="auto"/>
        <w:tblInd w:w="0" w:type="dxa"/>
        <w:tblLook w:val="04A0" w:firstRow="1" w:lastRow="0" w:firstColumn="1" w:lastColumn="0" w:noHBand="0" w:noVBand="1"/>
      </w:tblPr>
      <w:tblGrid>
        <w:gridCol w:w="6374"/>
        <w:gridCol w:w="2686"/>
      </w:tblGrid>
      <w:tr w:rsidR="00692E34" w14:paraId="7B2A1D57" w14:textId="77777777" w:rsidTr="00692E34">
        <w:tc>
          <w:tcPr>
            <w:tcW w:w="6374" w:type="dxa"/>
          </w:tcPr>
          <w:p w14:paraId="79D04885" w14:textId="47553CD4" w:rsidR="00692E34" w:rsidRDefault="00692E34" w:rsidP="0051534B">
            <w:r>
              <w:t>Pogodbena vrednost odkupa blaga brez DDV</w:t>
            </w:r>
          </w:p>
        </w:tc>
        <w:tc>
          <w:tcPr>
            <w:tcW w:w="2686" w:type="dxa"/>
          </w:tcPr>
          <w:p w14:paraId="467B16E5" w14:textId="5F69BDEE" w:rsidR="00692E34" w:rsidRDefault="00692E34" w:rsidP="0051534B">
            <w:r>
              <w:t xml:space="preserve">                                EUR</w:t>
            </w:r>
          </w:p>
        </w:tc>
      </w:tr>
      <w:tr w:rsidR="00692E34" w14:paraId="5D2B28DD" w14:textId="77777777" w:rsidTr="00692E34">
        <w:tc>
          <w:tcPr>
            <w:tcW w:w="6374" w:type="dxa"/>
          </w:tcPr>
          <w:p w14:paraId="19B47DC1" w14:textId="28DF9F8F" w:rsidR="00692E34" w:rsidRDefault="00692E34" w:rsidP="0051534B">
            <w:r>
              <w:t>Pogodbena vrednost prodaje blaga brez DDV</w:t>
            </w:r>
          </w:p>
        </w:tc>
        <w:tc>
          <w:tcPr>
            <w:tcW w:w="2686" w:type="dxa"/>
          </w:tcPr>
          <w:p w14:paraId="3C49255D" w14:textId="75A6D79E" w:rsidR="00692E34" w:rsidRDefault="00692E34" w:rsidP="0051534B">
            <w:r>
              <w:t xml:space="preserve">                                EUR</w:t>
            </w:r>
          </w:p>
        </w:tc>
      </w:tr>
      <w:tr w:rsidR="00692E34" w14:paraId="320C20AC" w14:textId="77777777" w:rsidTr="00692E34">
        <w:tc>
          <w:tcPr>
            <w:tcW w:w="6374" w:type="dxa"/>
          </w:tcPr>
          <w:p w14:paraId="5BCB9C72" w14:textId="0F260191" w:rsidR="00692E34" w:rsidRDefault="00692E34" w:rsidP="0051534B">
            <w:r>
              <w:t>Razlika v ceni med odkupno in prodajno vrednostjo brez DDV</w:t>
            </w:r>
          </w:p>
        </w:tc>
        <w:tc>
          <w:tcPr>
            <w:tcW w:w="2686" w:type="dxa"/>
          </w:tcPr>
          <w:p w14:paraId="2D3DAC6A" w14:textId="5EB15949" w:rsidR="00692E34" w:rsidRDefault="00692E34" w:rsidP="0051534B">
            <w:r>
              <w:t xml:space="preserve">                                EUR</w:t>
            </w:r>
          </w:p>
        </w:tc>
      </w:tr>
    </w:tbl>
    <w:p w14:paraId="0DD21731" w14:textId="77777777" w:rsidR="00692E34" w:rsidRDefault="00692E34" w:rsidP="0051534B"/>
    <w:p w14:paraId="44F87CD7" w14:textId="51A8FF3C" w:rsidR="0051534B" w:rsidRPr="0051534B" w:rsidRDefault="006332DA" w:rsidP="797DB3EE">
      <w:pPr>
        <w:rPr>
          <w:rFonts w:asciiTheme="minorHAnsi" w:hAnsiTheme="minorHAnsi" w:cstheme="minorBidi"/>
        </w:rPr>
      </w:pPr>
      <w:r>
        <w:rPr>
          <w:rFonts w:asciiTheme="minorHAnsi" w:hAnsiTheme="minorHAnsi" w:cstheme="minorBidi"/>
        </w:rPr>
        <w:t>S</w:t>
      </w:r>
      <w:r w:rsidR="0051534B" w:rsidRPr="797DB3EE">
        <w:rPr>
          <w:rFonts w:asciiTheme="minorHAnsi" w:hAnsiTheme="minorHAnsi" w:cstheme="minorBidi"/>
        </w:rPr>
        <w:t>prememb</w:t>
      </w:r>
      <w:r>
        <w:rPr>
          <w:rFonts w:asciiTheme="minorHAnsi" w:hAnsiTheme="minorHAnsi" w:cstheme="minorBidi"/>
        </w:rPr>
        <w:t>a</w:t>
      </w:r>
      <w:r w:rsidR="0051534B" w:rsidRPr="797DB3EE">
        <w:rPr>
          <w:rFonts w:asciiTheme="minorHAnsi" w:hAnsiTheme="minorHAnsi" w:cstheme="minorBidi"/>
        </w:rPr>
        <w:t xml:space="preserve"> stopnje DDV v času izvajanja te pogodbe ne predstavlja spremembe te pogodbe, </w:t>
      </w:r>
      <w:r w:rsidR="00BA771D">
        <w:rPr>
          <w:rFonts w:asciiTheme="minorHAnsi" w:hAnsiTheme="minorHAnsi" w:cstheme="minorBidi"/>
        </w:rPr>
        <w:t>ponudnik</w:t>
      </w:r>
      <w:r w:rsidR="0051534B" w:rsidRPr="797DB3EE">
        <w:rPr>
          <w:rFonts w:asciiTheme="minorHAnsi" w:hAnsiTheme="minorHAnsi" w:cstheme="minorBidi"/>
        </w:rPr>
        <w:t xml:space="preserve"> le zaračuna aktualno stopnjo DDV na dan uspešne izročitve blaga </w:t>
      </w:r>
      <w:r w:rsidR="00EE2DAA">
        <w:rPr>
          <w:rFonts w:asciiTheme="minorHAnsi" w:hAnsiTheme="minorHAnsi" w:cstheme="minorBidi"/>
        </w:rPr>
        <w:t>naročniku</w:t>
      </w:r>
      <w:r w:rsidR="000D6F05">
        <w:rPr>
          <w:rFonts w:asciiTheme="minorHAnsi" w:hAnsiTheme="minorHAnsi" w:cstheme="minorBidi"/>
        </w:rPr>
        <w:t>, stopnja DDV se obračuna v skladu z trenutno veljavno zakonodajo.</w:t>
      </w:r>
    </w:p>
    <w:p w14:paraId="0BDA2597" w14:textId="77777777" w:rsidR="0051534B" w:rsidRPr="0051534B" w:rsidRDefault="0051534B" w:rsidP="0051534B">
      <w:pPr>
        <w:spacing w:line="260" w:lineRule="exact"/>
        <w:rPr>
          <w:rFonts w:cs="Arial"/>
        </w:rPr>
      </w:pPr>
    </w:p>
    <w:p w14:paraId="4AE0D16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2DCDEABB" w14:textId="4863946F" w:rsidR="0051534B" w:rsidRDefault="002E07C1" w:rsidP="797DB3EE">
      <w:pPr>
        <w:rPr>
          <w:rFonts w:asciiTheme="majorHAnsi" w:hAnsiTheme="majorHAnsi" w:cstheme="majorBidi"/>
        </w:rPr>
      </w:pPr>
      <w:r>
        <w:rPr>
          <w:rFonts w:asciiTheme="majorHAnsi" w:hAnsiTheme="majorHAnsi" w:cstheme="majorBidi"/>
        </w:rPr>
        <w:t xml:space="preserve">Podpisnika pogodbe bosta </w:t>
      </w:r>
      <w:r w:rsidR="00B727DC">
        <w:rPr>
          <w:rFonts w:asciiTheme="majorHAnsi" w:hAnsiTheme="majorHAnsi" w:cstheme="majorBidi"/>
          <w:color w:val="A6A6A6" w:themeColor="background1" w:themeShade="A6"/>
        </w:rPr>
        <w:t>in podizvajalec</w:t>
      </w:r>
      <w:r w:rsidR="00B727DC" w:rsidRPr="00B727DC">
        <w:rPr>
          <w:rFonts w:asciiTheme="majorHAnsi" w:hAnsiTheme="majorHAnsi" w:cstheme="majorBidi"/>
          <w:color w:val="A6A6A6" w:themeColor="background1" w:themeShade="A6"/>
        </w:rPr>
        <w:t>(-ci)</w:t>
      </w:r>
      <w:r w:rsidR="004516F5">
        <w:rPr>
          <w:rFonts w:asciiTheme="majorHAnsi" w:hAnsiTheme="majorHAnsi" w:cstheme="majorBidi"/>
          <w:color w:val="A6A6A6" w:themeColor="background1" w:themeShade="A6"/>
        </w:rPr>
        <w:t xml:space="preserve"> </w:t>
      </w:r>
      <w:r w:rsidR="0051534B" w:rsidRPr="797DB3EE">
        <w:rPr>
          <w:rFonts w:asciiTheme="majorHAnsi" w:hAnsiTheme="majorHAnsi" w:cstheme="majorBidi"/>
        </w:rPr>
        <w:t>izstavi</w:t>
      </w:r>
      <w:r w:rsidR="00B727DC" w:rsidRPr="00B727DC">
        <w:rPr>
          <w:rFonts w:asciiTheme="majorHAnsi" w:hAnsiTheme="majorHAnsi" w:cstheme="majorBidi"/>
          <w:color w:val="A6A6A6" w:themeColor="background1" w:themeShade="A6"/>
        </w:rPr>
        <w:t>(jo)</w:t>
      </w:r>
      <w:r w:rsidR="0051534B" w:rsidRPr="00B727DC">
        <w:rPr>
          <w:rFonts w:asciiTheme="majorHAnsi" w:hAnsiTheme="majorHAnsi" w:cstheme="majorBidi"/>
          <w:color w:val="A6A6A6" w:themeColor="background1" w:themeShade="A6"/>
        </w:rPr>
        <w:t xml:space="preserve"> </w:t>
      </w:r>
      <w:r w:rsidR="0051534B" w:rsidRPr="797DB3EE">
        <w:rPr>
          <w:rFonts w:asciiTheme="majorHAnsi" w:hAnsiTheme="majorHAnsi" w:cstheme="majorBidi"/>
        </w:rPr>
        <w:t>račun</w:t>
      </w:r>
      <w:r w:rsidR="00B727DC" w:rsidRPr="00B727DC">
        <w:rPr>
          <w:rFonts w:asciiTheme="majorHAnsi" w:hAnsiTheme="majorHAnsi" w:cstheme="majorBidi"/>
          <w:color w:val="A6A6A6" w:themeColor="background1" w:themeShade="A6"/>
        </w:rPr>
        <w:t>(-e)</w:t>
      </w:r>
      <w:r w:rsidR="0051534B" w:rsidRPr="00B727DC">
        <w:rPr>
          <w:rFonts w:asciiTheme="majorHAnsi" w:hAnsiTheme="majorHAnsi" w:cstheme="majorBidi"/>
          <w:color w:val="A6A6A6" w:themeColor="background1" w:themeShade="A6"/>
        </w:rPr>
        <w:t xml:space="preserve"> </w:t>
      </w:r>
      <w:r w:rsidR="008E3B42">
        <w:rPr>
          <w:rFonts w:asciiTheme="majorHAnsi" w:hAnsiTheme="majorHAnsi" w:cstheme="majorBidi"/>
        </w:rPr>
        <w:t>naročniku</w:t>
      </w:r>
      <w:r w:rsidR="0051534B" w:rsidRPr="797DB3EE">
        <w:rPr>
          <w:rFonts w:asciiTheme="majorHAnsi" w:hAnsiTheme="majorHAnsi" w:cstheme="majorBidi"/>
        </w:rPr>
        <w:t xml:space="preserve"> po izpolnitvi svojih obveznosti po tej pogodbi, in sicer v roku osem (8) dni. Račun</w:t>
      </w:r>
      <w:r w:rsidR="00B727DC" w:rsidRPr="00B727DC">
        <w:rPr>
          <w:rFonts w:asciiTheme="majorHAnsi" w:hAnsiTheme="majorHAnsi" w:cstheme="majorBidi"/>
          <w:color w:val="A6A6A6" w:themeColor="background1" w:themeShade="A6"/>
        </w:rPr>
        <w:t>(-i)</w:t>
      </w:r>
      <w:r w:rsidR="0051534B" w:rsidRPr="00B727DC">
        <w:rPr>
          <w:rFonts w:asciiTheme="majorHAnsi" w:hAnsiTheme="majorHAnsi" w:cstheme="majorBidi"/>
          <w:color w:val="A6A6A6" w:themeColor="background1" w:themeShade="A6"/>
        </w:rPr>
        <w:t xml:space="preserve"> </w:t>
      </w:r>
      <w:r w:rsidR="0051534B" w:rsidRPr="797DB3EE">
        <w:rPr>
          <w:rFonts w:asciiTheme="majorHAnsi" w:hAnsiTheme="majorHAnsi" w:cstheme="majorBidi"/>
        </w:rPr>
        <w:t>se mora</w:t>
      </w:r>
      <w:r w:rsidR="00B727DC" w:rsidRPr="00B727DC">
        <w:rPr>
          <w:rFonts w:asciiTheme="majorHAnsi" w:hAnsiTheme="majorHAnsi" w:cstheme="majorBidi"/>
          <w:color w:val="A6A6A6" w:themeColor="background1" w:themeShade="A6"/>
        </w:rPr>
        <w:t>(-jo)</w:t>
      </w:r>
      <w:r w:rsidR="0051534B" w:rsidRPr="00B727DC">
        <w:rPr>
          <w:rFonts w:asciiTheme="majorHAnsi" w:hAnsiTheme="majorHAnsi" w:cstheme="majorBidi"/>
          <w:color w:val="A6A6A6" w:themeColor="background1" w:themeShade="A6"/>
        </w:rPr>
        <w:t xml:space="preserve"> </w:t>
      </w:r>
      <w:r w:rsidR="0051534B" w:rsidRPr="797DB3EE">
        <w:rPr>
          <w:rFonts w:asciiTheme="majorHAnsi" w:hAnsiTheme="majorHAnsi" w:cstheme="majorBidi"/>
        </w:rPr>
        <w:t xml:space="preserve">sklicevati na številko te pogodbe. </w:t>
      </w:r>
      <w:r w:rsidR="00E403E0" w:rsidRPr="00EF5D6E">
        <w:rPr>
          <w:rFonts w:asciiTheme="majorHAnsi" w:hAnsiTheme="majorHAnsi" w:cstheme="majorBidi"/>
        </w:rPr>
        <w:t>Obvezni prilogi računa sta zapisnik o</w:t>
      </w:r>
      <w:r w:rsidR="0051534B" w:rsidRPr="00EF5D6E">
        <w:rPr>
          <w:rFonts w:asciiTheme="majorHAnsi" w:hAnsiTheme="majorHAnsi" w:cstheme="majorBidi"/>
        </w:rPr>
        <w:t xml:space="preserve"> prevzemu blaga,</w:t>
      </w:r>
      <w:r w:rsidR="00E403E0" w:rsidRPr="00EF5D6E">
        <w:rPr>
          <w:rFonts w:asciiTheme="majorHAnsi" w:hAnsiTheme="majorHAnsi" w:cstheme="majorBidi"/>
        </w:rPr>
        <w:t xml:space="preserve"> potrjen s strani</w:t>
      </w:r>
      <w:r w:rsidR="0051534B" w:rsidRPr="00EF5D6E">
        <w:rPr>
          <w:rFonts w:asciiTheme="majorHAnsi" w:hAnsiTheme="majorHAnsi" w:cstheme="majorBidi"/>
        </w:rPr>
        <w:t xml:space="preserve"> k</w:t>
      </w:r>
      <w:r w:rsidR="00E403E0" w:rsidRPr="00EF5D6E">
        <w:rPr>
          <w:rFonts w:asciiTheme="majorHAnsi" w:hAnsiTheme="majorHAnsi" w:cstheme="majorBidi"/>
        </w:rPr>
        <w:t xml:space="preserve">ontrolne hiše </w:t>
      </w:r>
      <w:r w:rsidR="00692E34" w:rsidRPr="00EF5D6E">
        <w:rPr>
          <w:rFonts w:asciiTheme="majorHAnsi" w:hAnsiTheme="majorHAnsi" w:cstheme="majorBidi"/>
        </w:rPr>
        <w:t>naročnika</w:t>
      </w:r>
      <w:r w:rsidR="00E403E0" w:rsidRPr="00EF5D6E">
        <w:rPr>
          <w:rFonts w:asciiTheme="majorHAnsi" w:hAnsiTheme="majorHAnsi" w:cstheme="majorBidi"/>
        </w:rPr>
        <w:t xml:space="preserve"> in dobavnica</w:t>
      </w:r>
      <w:r w:rsidR="0051534B" w:rsidRPr="00EF5D6E">
        <w:rPr>
          <w:rFonts w:asciiTheme="majorHAnsi" w:hAnsiTheme="majorHAnsi" w:cstheme="majorBidi"/>
        </w:rPr>
        <w:t xml:space="preserve"> </w:t>
      </w:r>
      <w:r w:rsidR="00692E34" w:rsidRPr="00EF5D6E">
        <w:rPr>
          <w:rFonts w:asciiTheme="majorHAnsi" w:hAnsiTheme="majorHAnsi" w:cstheme="majorBidi"/>
        </w:rPr>
        <w:t>ponudnika</w:t>
      </w:r>
      <w:r w:rsidR="0051534B" w:rsidRPr="00EF5D6E">
        <w:rPr>
          <w:rFonts w:asciiTheme="majorHAnsi" w:hAnsiTheme="majorHAnsi" w:cstheme="majorBidi"/>
        </w:rPr>
        <w:t xml:space="preserve">. Na zahtevo </w:t>
      </w:r>
      <w:r w:rsidR="00692E34" w:rsidRPr="00EF5D6E">
        <w:rPr>
          <w:rFonts w:asciiTheme="majorHAnsi" w:hAnsiTheme="majorHAnsi" w:cstheme="majorBidi"/>
        </w:rPr>
        <w:t>naročnika</w:t>
      </w:r>
      <w:r w:rsidR="0051534B" w:rsidRPr="00EF5D6E">
        <w:rPr>
          <w:rFonts w:asciiTheme="majorHAnsi" w:hAnsiTheme="majorHAnsi" w:cstheme="majorBidi"/>
        </w:rPr>
        <w:t xml:space="preserve"> </w:t>
      </w:r>
      <w:r w:rsidR="0051534B" w:rsidRPr="797DB3EE">
        <w:rPr>
          <w:rFonts w:asciiTheme="majorHAnsi" w:hAnsiTheme="majorHAnsi" w:cstheme="majorBidi"/>
        </w:rPr>
        <w:t xml:space="preserve">mora </w:t>
      </w:r>
      <w:r w:rsidR="00692E34">
        <w:rPr>
          <w:rFonts w:asciiTheme="majorHAnsi" w:hAnsiTheme="majorHAnsi" w:cstheme="majorBidi"/>
        </w:rPr>
        <w:t>ponudnik</w:t>
      </w:r>
      <w:r w:rsidR="0051534B" w:rsidRPr="797DB3EE">
        <w:rPr>
          <w:rFonts w:asciiTheme="majorHAnsi" w:hAnsiTheme="majorHAnsi" w:cstheme="majorBidi"/>
        </w:rPr>
        <w:t xml:space="preserve"> brezplačno izdati več računov po posameznih stroškovnih mestih kupca, oziroma izdelati dodatno razčlenjen račun.</w:t>
      </w:r>
    </w:p>
    <w:p w14:paraId="393DFBF4" w14:textId="31AB25EA" w:rsidR="008E3B42" w:rsidRDefault="008E3B42" w:rsidP="797DB3EE">
      <w:pPr>
        <w:rPr>
          <w:rFonts w:asciiTheme="majorHAnsi" w:hAnsiTheme="majorHAnsi" w:cstheme="majorBidi"/>
        </w:rPr>
      </w:pPr>
    </w:p>
    <w:p w14:paraId="4FB2D602" w14:textId="4DF9D4B0" w:rsidR="0051534B" w:rsidRDefault="008E3B42" w:rsidP="0051534B">
      <w:pPr>
        <w:rPr>
          <w:rFonts w:asciiTheme="majorHAnsi" w:hAnsiTheme="majorHAnsi" w:cstheme="majorBidi"/>
        </w:rPr>
      </w:pPr>
      <w:r>
        <w:rPr>
          <w:rFonts w:asciiTheme="majorHAnsi" w:hAnsiTheme="majorHAnsi" w:cstheme="majorBidi"/>
        </w:rPr>
        <w:t>Naročnik</w:t>
      </w:r>
      <w:r>
        <w:rPr>
          <w:rFonts w:asciiTheme="majorHAnsi" w:hAnsiTheme="majorHAnsi" w:cstheme="majorBidi"/>
          <w:color w:val="A6A6A6" w:themeColor="background1" w:themeShade="A6"/>
        </w:rPr>
        <w:t xml:space="preserve"> </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izstavi</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račun</w:t>
      </w:r>
      <w:r w:rsidRPr="00B727DC">
        <w:rPr>
          <w:rFonts w:asciiTheme="majorHAnsi" w:hAnsiTheme="majorHAnsi" w:cstheme="majorBidi"/>
          <w:color w:val="A6A6A6" w:themeColor="background1" w:themeShade="A6"/>
        </w:rPr>
        <w:t xml:space="preserve">(-e) </w:t>
      </w:r>
      <w:r>
        <w:rPr>
          <w:rFonts w:asciiTheme="majorHAnsi" w:hAnsiTheme="majorHAnsi" w:cstheme="majorBidi"/>
        </w:rPr>
        <w:t>ponudniku, za blago po odkupni ceni,</w:t>
      </w:r>
      <w:r w:rsidRPr="797DB3EE">
        <w:rPr>
          <w:rFonts w:asciiTheme="majorHAnsi" w:hAnsiTheme="majorHAnsi" w:cstheme="majorBidi"/>
        </w:rPr>
        <w:t xml:space="preserve"> po izpolnitvi svojih obveznosti po tej pogodbi, in sicer v roku osem (8) dni. Račun</w:t>
      </w:r>
      <w:r w:rsidRPr="00B727DC">
        <w:rPr>
          <w:rFonts w:asciiTheme="majorHAnsi" w:hAnsiTheme="majorHAnsi" w:cstheme="majorBidi"/>
          <w:color w:val="A6A6A6" w:themeColor="background1" w:themeShade="A6"/>
        </w:rPr>
        <w:t xml:space="preserve">(-i) </w:t>
      </w:r>
      <w:r w:rsidRPr="797DB3EE">
        <w:rPr>
          <w:rFonts w:asciiTheme="majorHAnsi" w:hAnsiTheme="majorHAnsi" w:cstheme="majorBidi"/>
        </w:rPr>
        <w:t>se mora</w:t>
      </w:r>
      <w:r w:rsidRPr="00B727DC">
        <w:rPr>
          <w:rFonts w:asciiTheme="majorHAnsi" w:hAnsiTheme="majorHAnsi" w:cstheme="majorBidi"/>
          <w:color w:val="A6A6A6" w:themeColor="background1" w:themeShade="A6"/>
        </w:rPr>
        <w:t xml:space="preserve">(-jo) </w:t>
      </w:r>
      <w:r w:rsidRPr="797DB3EE">
        <w:rPr>
          <w:rFonts w:asciiTheme="majorHAnsi" w:hAnsiTheme="majorHAnsi" w:cstheme="majorBidi"/>
        </w:rPr>
        <w:t>sklicevati na številko te pogodbe.</w:t>
      </w:r>
    </w:p>
    <w:p w14:paraId="04613B4F" w14:textId="253DE145" w:rsidR="008E3B42" w:rsidRDefault="008E3B42" w:rsidP="0051534B">
      <w:pPr>
        <w:rPr>
          <w:rFonts w:asciiTheme="majorHAnsi" w:hAnsiTheme="majorHAnsi" w:cstheme="majorBidi"/>
        </w:rPr>
      </w:pPr>
    </w:p>
    <w:p w14:paraId="51F7E4D7" w14:textId="67E253AA" w:rsidR="008E3B42" w:rsidRPr="0051534B" w:rsidRDefault="008E3B42" w:rsidP="0051534B">
      <w:pPr>
        <w:rPr>
          <w:rFonts w:asciiTheme="majorHAnsi" w:hAnsiTheme="majorHAnsi" w:cstheme="majorHAnsi"/>
          <w:lang w:eastAsia="x-none"/>
        </w:rPr>
      </w:pPr>
      <w:r>
        <w:rPr>
          <w:rFonts w:asciiTheme="majorHAnsi" w:hAnsiTheme="majorHAnsi" w:cstheme="majorBidi"/>
        </w:rPr>
        <w:t xml:space="preserve">Računi ponudnika v prodajni vrednosti in računi naročnika v odkupni vrednosti, za enake količine blaga, se med seboj </w:t>
      </w:r>
      <w:r w:rsidR="002E07C1">
        <w:rPr>
          <w:rFonts w:asciiTheme="majorHAnsi" w:hAnsiTheme="majorHAnsi" w:cstheme="majorBidi"/>
        </w:rPr>
        <w:t>pobotajo.</w:t>
      </w:r>
    </w:p>
    <w:p w14:paraId="29820E81" w14:textId="77777777" w:rsidR="0051534B" w:rsidRPr="0051534B" w:rsidRDefault="0051534B" w:rsidP="0051534B">
      <w:pPr>
        <w:rPr>
          <w:rFonts w:asciiTheme="majorHAnsi" w:hAnsiTheme="majorHAnsi" w:cstheme="majorHAnsi"/>
          <w:lang w:eastAsia="x-none"/>
        </w:rPr>
      </w:pPr>
    </w:p>
    <w:p w14:paraId="27A1827E" w14:textId="6BAA4783" w:rsidR="00706BC1" w:rsidRPr="0051534B" w:rsidRDefault="008E3B42" w:rsidP="00706BC1">
      <w:pPr>
        <w:rPr>
          <w:lang w:eastAsia="x-none"/>
        </w:rPr>
      </w:pPr>
      <w:r>
        <w:rPr>
          <w:rFonts w:asciiTheme="majorHAnsi" w:hAnsiTheme="majorHAnsi" w:cstheme="majorHAnsi"/>
        </w:rPr>
        <w:t>Ponudnik</w:t>
      </w:r>
      <w:r w:rsidR="00B727DC">
        <w:rPr>
          <w:rFonts w:asciiTheme="majorHAnsi" w:hAnsiTheme="majorHAnsi" w:cstheme="majorHAnsi"/>
        </w:rPr>
        <w:t xml:space="preserve"> </w:t>
      </w:r>
      <w:r w:rsidR="00B727DC" w:rsidRPr="00B727DC">
        <w:rPr>
          <w:rFonts w:asciiTheme="majorHAnsi" w:hAnsiTheme="majorHAnsi" w:cstheme="majorHAnsi"/>
          <w:color w:val="A6A6A6" w:themeColor="background1" w:themeShade="A6"/>
        </w:rPr>
        <w:t>in podizvajalec(-ci)</w:t>
      </w:r>
      <w:r w:rsidR="0051534B" w:rsidRPr="00B727DC">
        <w:rPr>
          <w:rFonts w:asciiTheme="majorHAnsi" w:hAnsiTheme="majorHAnsi" w:cstheme="majorHAnsi"/>
          <w:color w:val="A6A6A6" w:themeColor="background1" w:themeShade="A6"/>
        </w:rPr>
        <w:t xml:space="preserve"> </w:t>
      </w:r>
      <w:r>
        <w:rPr>
          <w:rFonts w:asciiTheme="majorHAnsi" w:hAnsiTheme="majorHAnsi" w:cstheme="majorHAnsi"/>
        </w:rPr>
        <w:t xml:space="preserve">vse račune naročniku, prav tako naročnik ponudniku, </w:t>
      </w:r>
      <w:r w:rsidR="0051534B" w:rsidRPr="0051534B">
        <w:rPr>
          <w:rFonts w:asciiTheme="majorHAnsi" w:hAnsiTheme="majorHAnsi" w:cstheme="majorHAnsi"/>
        </w:rPr>
        <w:t>pošilja</w:t>
      </w:r>
      <w:r w:rsidR="00B727DC" w:rsidRPr="00B727DC">
        <w:rPr>
          <w:rFonts w:asciiTheme="majorHAnsi" w:hAnsiTheme="majorHAnsi" w:cstheme="majorHAnsi"/>
          <w:color w:val="A6A6A6" w:themeColor="background1" w:themeShade="A6"/>
        </w:rPr>
        <w:t>(-jo)</w:t>
      </w:r>
      <w:r w:rsidR="0051534B" w:rsidRPr="00B727DC">
        <w:rPr>
          <w:rFonts w:asciiTheme="majorHAnsi" w:hAnsiTheme="majorHAnsi" w:cstheme="majorHAnsi"/>
          <w:color w:val="A6A6A6" w:themeColor="background1" w:themeShade="A6"/>
        </w:rPr>
        <w:t xml:space="preserve"> </w:t>
      </w:r>
      <w:r w:rsidR="0051534B" w:rsidRPr="0051534B">
        <w:rPr>
          <w:rFonts w:asciiTheme="majorHAnsi" w:hAnsiTheme="majorHAnsi" w:cstheme="majorHAnsi"/>
        </w:rPr>
        <w:t xml:space="preserve">izključno v elektronski obliki (e-račun). </w:t>
      </w:r>
      <w:r w:rsidR="0051534B" w:rsidRPr="0051534B">
        <w:rPr>
          <w:lang w:eastAsia="x-none"/>
        </w:rPr>
        <w:t>Račun</w:t>
      </w:r>
      <w:r w:rsidRPr="008E3B42">
        <w:rPr>
          <w:color w:val="BFBFBF" w:themeColor="background1" w:themeShade="BF"/>
          <w:lang w:eastAsia="x-none"/>
        </w:rPr>
        <w:t>(i)</w:t>
      </w:r>
      <w:r w:rsidR="0051534B" w:rsidRPr="008E3B42">
        <w:rPr>
          <w:color w:val="BFBFBF" w:themeColor="background1" w:themeShade="BF"/>
          <w:lang w:eastAsia="x-none"/>
        </w:rPr>
        <w:t xml:space="preserve"> </w:t>
      </w:r>
      <w:r>
        <w:rPr>
          <w:lang w:eastAsia="x-none"/>
        </w:rPr>
        <w:t xml:space="preserve">ponudnika </w:t>
      </w:r>
      <w:r w:rsidRPr="008E3B42">
        <w:rPr>
          <w:color w:val="BFBFBF" w:themeColor="background1" w:themeShade="BF"/>
          <w:lang w:eastAsia="x-none"/>
        </w:rPr>
        <w:t xml:space="preserve">in podizvajalcev </w:t>
      </w:r>
      <w:r>
        <w:rPr>
          <w:lang w:eastAsia="x-none"/>
        </w:rPr>
        <w:t>naročniku mora</w:t>
      </w:r>
      <w:r w:rsidRPr="008E3B42">
        <w:rPr>
          <w:color w:val="BFBFBF" w:themeColor="background1" w:themeShade="BF"/>
          <w:lang w:eastAsia="x-none"/>
        </w:rPr>
        <w:t>(-jo</w:t>
      </w:r>
      <w:r w:rsidRPr="00706BC1">
        <w:rPr>
          <w:color w:val="BFBFBF" w:themeColor="background1" w:themeShade="BF"/>
          <w:lang w:eastAsia="x-none"/>
        </w:rPr>
        <w:t xml:space="preserve">) </w:t>
      </w:r>
      <w:r w:rsidR="0051534B" w:rsidRPr="0051534B">
        <w:rPr>
          <w:lang w:eastAsia="x-none"/>
        </w:rPr>
        <w:t>biti naslovljen</w:t>
      </w:r>
      <w:r w:rsidR="00706BC1" w:rsidRPr="00706BC1">
        <w:rPr>
          <w:color w:val="BFBFBF" w:themeColor="background1" w:themeShade="BF"/>
          <w:lang w:eastAsia="x-none"/>
        </w:rPr>
        <w:t>(-i)</w:t>
      </w:r>
      <w:r w:rsidR="0051534B" w:rsidRPr="00706BC1">
        <w:rPr>
          <w:color w:val="BFBFBF" w:themeColor="background1" w:themeShade="BF"/>
          <w:lang w:eastAsia="x-none"/>
        </w:rPr>
        <w:t xml:space="preserve"> </w:t>
      </w:r>
      <w:r w:rsidR="0051534B" w:rsidRPr="0051534B">
        <w:rPr>
          <w:lang w:eastAsia="x-none"/>
        </w:rPr>
        <w:t xml:space="preserve">na: Zavod Republike Slovenije za blagovne rezerve, Dunajska cesta 106, 1000 Ljubljana na TRR: SI56 2900 0005 5148 819. </w:t>
      </w:r>
      <w:r w:rsidR="00706BC1">
        <w:rPr>
          <w:lang w:eastAsia="x-none"/>
        </w:rPr>
        <w:t>Naročnik</w:t>
      </w:r>
      <w:r w:rsidR="0051534B" w:rsidRPr="0051534B">
        <w:rPr>
          <w:lang w:eastAsia="x-none"/>
        </w:rPr>
        <w:t xml:space="preserve"> bo </w:t>
      </w:r>
      <w:r w:rsidR="00706BC1">
        <w:rPr>
          <w:lang w:eastAsia="x-none"/>
        </w:rPr>
        <w:t>ponudniku</w:t>
      </w:r>
      <w:r w:rsidR="0051534B" w:rsidRPr="0051534B">
        <w:rPr>
          <w:lang w:eastAsia="x-none"/>
        </w:rPr>
        <w:t xml:space="preserve"> posredoval navodila za izdajo e-računa.</w:t>
      </w:r>
      <w:r w:rsidR="00706BC1" w:rsidRPr="00706BC1">
        <w:rPr>
          <w:lang w:eastAsia="x-none"/>
        </w:rPr>
        <w:t xml:space="preserve"> </w:t>
      </w:r>
      <w:r w:rsidR="00706BC1" w:rsidRPr="0051534B">
        <w:rPr>
          <w:lang w:eastAsia="x-none"/>
        </w:rPr>
        <w:t>Račun</w:t>
      </w:r>
      <w:r w:rsidR="00706BC1" w:rsidRPr="008E3B42">
        <w:rPr>
          <w:color w:val="BFBFBF" w:themeColor="background1" w:themeShade="BF"/>
          <w:lang w:eastAsia="x-none"/>
        </w:rPr>
        <w:t xml:space="preserve">(i) </w:t>
      </w:r>
      <w:r w:rsidR="00706BC1">
        <w:rPr>
          <w:lang w:eastAsia="x-none"/>
        </w:rPr>
        <w:t>naročnika ponudnika mora</w:t>
      </w:r>
      <w:r w:rsidR="00706BC1" w:rsidRPr="008E3B42">
        <w:rPr>
          <w:color w:val="BFBFBF" w:themeColor="background1" w:themeShade="BF"/>
          <w:lang w:eastAsia="x-none"/>
        </w:rPr>
        <w:t>(-jo</w:t>
      </w:r>
      <w:r w:rsidR="00706BC1" w:rsidRPr="00706BC1">
        <w:rPr>
          <w:color w:val="BFBFBF" w:themeColor="background1" w:themeShade="BF"/>
          <w:lang w:eastAsia="x-none"/>
        </w:rPr>
        <w:t xml:space="preserve">) </w:t>
      </w:r>
      <w:r w:rsidR="00706BC1" w:rsidRPr="0051534B">
        <w:rPr>
          <w:lang w:eastAsia="x-none"/>
        </w:rPr>
        <w:t>biti naslovljen</w:t>
      </w:r>
      <w:r w:rsidR="00706BC1" w:rsidRPr="00706BC1">
        <w:rPr>
          <w:color w:val="BFBFBF" w:themeColor="background1" w:themeShade="BF"/>
          <w:lang w:eastAsia="x-none"/>
        </w:rPr>
        <w:t xml:space="preserve">(-i) </w:t>
      </w:r>
      <w:r w:rsidR="00706BC1" w:rsidRPr="0051534B">
        <w:rPr>
          <w:lang w:eastAsia="x-none"/>
        </w:rPr>
        <w:t xml:space="preserve">na: </w:t>
      </w:r>
      <w:r w:rsidR="00706BC1">
        <w:rPr>
          <w:lang w:eastAsia="x-none"/>
        </w:rPr>
        <w:t>__________________________________________________________________________</w:t>
      </w:r>
    </w:p>
    <w:p w14:paraId="7D7324A1" w14:textId="1B3E2EE1" w:rsidR="0051534B" w:rsidRPr="0051534B" w:rsidRDefault="0051534B" w:rsidP="0051534B">
      <w:pPr>
        <w:rPr>
          <w:lang w:eastAsia="x-none"/>
        </w:rPr>
      </w:pPr>
    </w:p>
    <w:p w14:paraId="4551366A" w14:textId="77777777" w:rsidR="0051534B" w:rsidRPr="0051534B" w:rsidRDefault="0051534B" w:rsidP="0051534B">
      <w:pPr>
        <w:rPr>
          <w:rFonts w:asciiTheme="majorHAnsi" w:hAnsiTheme="majorHAnsi" w:cstheme="majorHAnsi"/>
          <w:lang w:eastAsia="x-none"/>
        </w:rPr>
      </w:pPr>
    </w:p>
    <w:p w14:paraId="57A15926" w14:textId="1156DD31"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zamude plačila s strani </w:t>
      </w:r>
      <w:r w:rsidR="00706BC1">
        <w:rPr>
          <w:rFonts w:asciiTheme="majorHAnsi" w:hAnsiTheme="majorHAnsi" w:cstheme="majorHAnsi"/>
          <w:lang w:eastAsia="x-none"/>
        </w:rPr>
        <w:t>naročnika</w:t>
      </w:r>
      <w:r w:rsidRPr="0051534B">
        <w:rPr>
          <w:rFonts w:asciiTheme="majorHAnsi" w:hAnsiTheme="majorHAnsi" w:cstheme="majorHAnsi"/>
          <w:lang w:eastAsia="x-none"/>
        </w:rPr>
        <w:t xml:space="preserve">, lahko </w:t>
      </w:r>
      <w:r w:rsidR="00706BC1">
        <w:rPr>
          <w:rFonts w:asciiTheme="majorHAnsi" w:hAnsiTheme="majorHAnsi" w:cstheme="majorHAnsi"/>
          <w:lang w:eastAsia="x-none"/>
        </w:rPr>
        <w:t>ponudnik</w:t>
      </w:r>
      <w:r w:rsidRPr="0051534B">
        <w:rPr>
          <w:rFonts w:asciiTheme="majorHAnsi" w:hAnsiTheme="majorHAnsi" w:cstheme="majorHAnsi"/>
          <w:lang w:eastAsia="x-none"/>
        </w:rPr>
        <w:t xml:space="preserve"> obračuna zakonske zamudne obresti. Vse dokler račun ni izstavljen v skladu z določili te pogodbe, rok za plačilo računa ne teče. </w:t>
      </w:r>
    </w:p>
    <w:p w14:paraId="63E5DC12" w14:textId="77777777" w:rsidR="0051534B" w:rsidRPr="0051534B" w:rsidRDefault="0051534B" w:rsidP="0051534B">
      <w:pPr>
        <w:rPr>
          <w:rFonts w:asciiTheme="majorHAnsi" w:hAnsiTheme="majorHAnsi" w:cstheme="majorHAnsi"/>
          <w:lang w:eastAsia="x-none"/>
        </w:rPr>
      </w:pPr>
    </w:p>
    <w:p w14:paraId="04389382" w14:textId="1C4C856D" w:rsidR="0051534B" w:rsidRPr="00B727DC" w:rsidRDefault="0051534B" w:rsidP="0051534B">
      <w:pPr>
        <w:rPr>
          <w:rFonts w:asciiTheme="minorHAnsi" w:hAnsiTheme="minorHAnsi" w:cstheme="minorHAnsi"/>
          <w:color w:val="A6A6A6" w:themeColor="background1" w:themeShade="A6"/>
        </w:rPr>
      </w:pPr>
      <w:r w:rsidRPr="0051534B">
        <w:rPr>
          <w:rFonts w:asciiTheme="minorHAnsi" w:hAnsiTheme="minorHAnsi" w:cstheme="minorHAnsi"/>
        </w:rPr>
        <w:t xml:space="preserve">V primeru kakršnih koli odprtih postavk – terjatev </w:t>
      </w:r>
      <w:r w:rsidR="00706BC1">
        <w:rPr>
          <w:rFonts w:asciiTheme="minorHAnsi" w:hAnsiTheme="minorHAnsi" w:cstheme="minorHAnsi"/>
        </w:rPr>
        <w:t>naročnika</w:t>
      </w:r>
      <w:r w:rsidRPr="0051534B">
        <w:rPr>
          <w:rFonts w:asciiTheme="minorHAnsi" w:hAnsiTheme="minorHAnsi" w:cstheme="minorHAnsi"/>
        </w:rPr>
        <w:t xml:space="preserve"> do </w:t>
      </w:r>
      <w:r w:rsidR="00706BC1">
        <w:rPr>
          <w:rFonts w:asciiTheme="minorHAnsi" w:hAnsiTheme="minorHAnsi" w:cstheme="minorHAnsi"/>
        </w:rPr>
        <w:t>ponudnika</w:t>
      </w:r>
      <w:r w:rsidRPr="0051534B">
        <w:rPr>
          <w:rFonts w:asciiTheme="minorHAnsi" w:hAnsiTheme="minorHAnsi" w:cstheme="minorHAnsi"/>
        </w:rPr>
        <w:t xml:space="preserve">, si </w:t>
      </w:r>
      <w:r w:rsidR="00706BC1">
        <w:rPr>
          <w:rFonts w:asciiTheme="minorHAnsi" w:hAnsiTheme="minorHAnsi" w:cstheme="minorHAnsi"/>
        </w:rPr>
        <w:t>naročnik</w:t>
      </w:r>
      <w:r w:rsidRPr="0051534B">
        <w:rPr>
          <w:rFonts w:asciiTheme="minorHAnsi" w:hAnsiTheme="minorHAnsi" w:cstheme="minorHAnsi"/>
        </w:rPr>
        <w:t xml:space="preserve"> pridržuje zneske plačil obveznosti do </w:t>
      </w:r>
      <w:r w:rsidR="00706BC1">
        <w:rPr>
          <w:rFonts w:asciiTheme="minorHAnsi" w:hAnsiTheme="minorHAnsi" w:cstheme="minorHAnsi"/>
        </w:rPr>
        <w:t xml:space="preserve">ponudnika </w:t>
      </w:r>
      <w:r w:rsidRPr="0051534B">
        <w:rPr>
          <w:rFonts w:asciiTheme="minorHAnsi" w:hAnsiTheme="minorHAnsi" w:cstheme="minorHAnsi"/>
        </w:rPr>
        <w:t>po tej pogodbi pobotati.</w:t>
      </w:r>
      <w:r w:rsidR="00B727DC">
        <w:rPr>
          <w:rFonts w:asciiTheme="minorHAnsi" w:hAnsiTheme="minorHAnsi" w:cstheme="minorHAnsi"/>
        </w:rPr>
        <w:t xml:space="preserve"> </w:t>
      </w:r>
      <w:r w:rsidR="00B727DC" w:rsidRPr="00B727DC">
        <w:rPr>
          <w:rFonts w:asciiTheme="minorHAnsi" w:hAnsiTheme="minorHAnsi" w:cstheme="minorHAnsi"/>
          <w:color w:val="A6A6A6" w:themeColor="background1" w:themeShade="A6"/>
        </w:rPr>
        <w:t>To določilo ne velja za podizvajalce.</w:t>
      </w:r>
    </w:p>
    <w:p w14:paraId="097F8419" w14:textId="77777777" w:rsidR="0051534B" w:rsidRPr="0051534B" w:rsidRDefault="0051534B" w:rsidP="0051534B">
      <w:pPr>
        <w:rPr>
          <w:rFonts w:asciiTheme="majorHAnsi" w:hAnsiTheme="majorHAnsi" w:cstheme="majorHAnsi"/>
          <w:lang w:eastAsia="x-none"/>
        </w:rPr>
      </w:pPr>
    </w:p>
    <w:p w14:paraId="7BFB6A73" w14:textId="31E114D4" w:rsidR="0051534B" w:rsidRPr="0051534B" w:rsidRDefault="00EE2DAA" w:rsidP="0051534B">
      <w:pPr>
        <w:rPr>
          <w:rFonts w:asciiTheme="minorHAnsi" w:hAnsiTheme="minorHAnsi" w:cstheme="minorHAnsi"/>
        </w:rPr>
      </w:pPr>
      <w:r>
        <w:rPr>
          <w:rFonts w:asciiTheme="minorHAnsi" w:hAnsiTheme="minorHAnsi" w:cstheme="minorHAnsi"/>
        </w:rPr>
        <w:t>Naročnik</w:t>
      </w:r>
      <w:r w:rsidR="0051534B" w:rsidRPr="0051534B">
        <w:rPr>
          <w:rFonts w:asciiTheme="minorHAnsi" w:hAnsiTheme="minorHAnsi" w:cstheme="minorHAnsi"/>
        </w:rPr>
        <w:t xml:space="preserve"> ne dovoljuje asignacij plačil, niti prenosa terjatev iz te pogodbe na tretje osebe.</w:t>
      </w:r>
    </w:p>
    <w:p w14:paraId="772FC6E5" w14:textId="77777777" w:rsidR="0051534B" w:rsidRPr="0051534B" w:rsidRDefault="0051534B" w:rsidP="0051534B">
      <w:pPr>
        <w:rPr>
          <w:rFonts w:asciiTheme="majorHAnsi" w:hAnsiTheme="majorHAnsi" w:cstheme="majorHAnsi"/>
          <w:lang w:eastAsia="x-none"/>
        </w:rPr>
      </w:pPr>
    </w:p>
    <w:p w14:paraId="7EEE289D"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198FEC2" w14:textId="2A57F6FD" w:rsid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rPr>
        <w:t>Rok plačila nespornega računa ali dela računa</w:t>
      </w:r>
      <w:r w:rsidR="00706BC1">
        <w:rPr>
          <w:rFonts w:asciiTheme="majorHAnsi" w:hAnsiTheme="majorHAnsi" w:cstheme="majorHAnsi"/>
        </w:rPr>
        <w:t xml:space="preserve"> ponudnika</w:t>
      </w:r>
      <w:r w:rsidRPr="0051534B">
        <w:rPr>
          <w:rFonts w:asciiTheme="majorHAnsi" w:hAnsiTheme="majorHAnsi" w:cstheme="majorHAnsi"/>
        </w:rPr>
        <w:t xml:space="preserve"> je 30. dan od dneva prejetja e-računa, ki je izstavljen skladno z določili te pogodbe, na račun </w:t>
      </w:r>
      <w:r w:rsidR="00706BC1">
        <w:rPr>
          <w:rFonts w:asciiTheme="majorHAnsi" w:hAnsiTheme="majorHAnsi" w:cstheme="majorHAnsi"/>
        </w:rPr>
        <w:t>ponudnika</w:t>
      </w:r>
      <w:r w:rsidRPr="0051534B">
        <w:rPr>
          <w:rFonts w:asciiTheme="majorHAnsi" w:hAnsiTheme="majorHAnsi" w:cstheme="majorHAnsi"/>
          <w:color w:val="A6A6A6" w:themeColor="background1" w:themeShade="A6"/>
        </w:rPr>
        <w:t>/-</w:t>
      </w:r>
      <w:r w:rsidR="00706BC1">
        <w:rPr>
          <w:rFonts w:asciiTheme="majorHAnsi" w:hAnsiTheme="majorHAnsi" w:cstheme="majorHAnsi"/>
          <w:color w:val="A6A6A6" w:themeColor="background1" w:themeShade="A6"/>
        </w:rPr>
        <w:t>ov</w:t>
      </w:r>
      <w:r w:rsidRPr="0051534B">
        <w:rPr>
          <w:rFonts w:asciiTheme="majorHAnsi" w:hAnsiTheme="majorHAnsi" w:cstheme="majorHAnsi"/>
          <w:color w:val="A6A6A6" w:themeColor="background1" w:themeShade="A6"/>
        </w:rPr>
        <w:t>:</w:t>
      </w:r>
    </w:p>
    <w:tbl>
      <w:tblPr>
        <w:tblStyle w:val="Tabelamrea"/>
        <w:tblW w:w="9030" w:type="dxa"/>
        <w:tblInd w:w="38" w:type="dxa"/>
        <w:tblLook w:val="04A0" w:firstRow="1" w:lastRow="0" w:firstColumn="1" w:lastColumn="0" w:noHBand="0" w:noVBand="1"/>
      </w:tblPr>
      <w:tblGrid>
        <w:gridCol w:w="4520"/>
        <w:gridCol w:w="4510"/>
      </w:tblGrid>
      <w:tr w:rsidR="0051534B" w:rsidRPr="0051534B" w14:paraId="460AAD13" w14:textId="77777777" w:rsidTr="004E04C3">
        <w:trPr>
          <w:trHeight w:val="436"/>
        </w:trPr>
        <w:tc>
          <w:tcPr>
            <w:tcW w:w="4520" w:type="dxa"/>
          </w:tcPr>
          <w:p w14:paraId="3572055C"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Številka TRR</w:t>
            </w:r>
          </w:p>
        </w:tc>
        <w:tc>
          <w:tcPr>
            <w:tcW w:w="4510" w:type="dxa"/>
          </w:tcPr>
          <w:p w14:paraId="72446CB1"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TRR odprt pri banki</w:t>
            </w:r>
          </w:p>
        </w:tc>
      </w:tr>
      <w:tr w:rsidR="0051534B" w:rsidRPr="0051534B" w14:paraId="37AFA005" w14:textId="77777777" w:rsidTr="004E04C3">
        <w:trPr>
          <w:trHeight w:val="411"/>
        </w:trPr>
        <w:tc>
          <w:tcPr>
            <w:tcW w:w="4520" w:type="dxa"/>
            <w:shd w:val="clear" w:color="auto" w:fill="auto"/>
          </w:tcPr>
          <w:p w14:paraId="229E8599" w14:textId="77777777" w:rsidR="0051534B" w:rsidRPr="0051534B" w:rsidRDefault="0051534B" w:rsidP="0051534B">
            <w:pPr>
              <w:rPr>
                <w:rFonts w:asciiTheme="majorHAnsi" w:hAnsiTheme="majorHAnsi" w:cstheme="majorHAnsi"/>
              </w:rPr>
            </w:pPr>
          </w:p>
        </w:tc>
        <w:tc>
          <w:tcPr>
            <w:tcW w:w="4510" w:type="dxa"/>
            <w:shd w:val="clear" w:color="auto" w:fill="auto"/>
          </w:tcPr>
          <w:p w14:paraId="3678144D" w14:textId="77777777" w:rsidR="0051534B" w:rsidRPr="0051534B" w:rsidRDefault="0051534B" w:rsidP="0051534B">
            <w:pPr>
              <w:rPr>
                <w:rFonts w:asciiTheme="majorHAnsi" w:hAnsiTheme="majorHAnsi" w:cstheme="majorHAnsi"/>
              </w:rPr>
            </w:pPr>
          </w:p>
        </w:tc>
      </w:tr>
    </w:tbl>
    <w:p w14:paraId="679AB5AF" w14:textId="0416047B" w:rsidR="0051534B" w:rsidRDefault="0051534B" w:rsidP="0051534B">
      <w:pPr>
        <w:tabs>
          <w:tab w:val="left" w:pos="9070"/>
        </w:tabs>
        <w:ind w:right="-2"/>
        <w:rPr>
          <w:rFonts w:asciiTheme="majorHAnsi" w:hAnsiTheme="majorHAnsi" w:cstheme="majorHAnsi"/>
          <w:lang w:eastAsia="x-none"/>
        </w:rPr>
      </w:pPr>
    </w:p>
    <w:p w14:paraId="3538DA8F" w14:textId="77777777" w:rsidR="0051534B" w:rsidRP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in na račun podizvajalca/-</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51534B" w:rsidRPr="0051534B" w14:paraId="42F55BA5" w14:textId="77777777" w:rsidTr="004E04C3">
        <w:tc>
          <w:tcPr>
            <w:tcW w:w="3021" w:type="dxa"/>
          </w:tcPr>
          <w:p w14:paraId="61256D93"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Naziv sodelujočega podjetja:</w:t>
            </w:r>
          </w:p>
        </w:tc>
        <w:tc>
          <w:tcPr>
            <w:tcW w:w="3004" w:type="dxa"/>
          </w:tcPr>
          <w:p w14:paraId="73E98122"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Številka TRR</w:t>
            </w:r>
          </w:p>
        </w:tc>
        <w:tc>
          <w:tcPr>
            <w:tcW w:w="2997" w:type="dxa"/>
          </w:tcPr>
          <w:p w14:paraId="600BE24C"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TRR odprt pri banki</w:t>
            </w:r>
          </w:p>
        </w:tc>
      </w:tr>
      <w:tr w:rsidR="0051534B" w:rsidRPr="0051534B" w14:paraId="63DF153F" w14:textId="77777777" w:rsidTr="004E04C3">
        <w:tc>
          <w:tcPr>
            <w:tcW w:w="3021" w:type="dxa"/>
            <w:shd w:val="clear" w:color="auto" w:fill="auto"/>
          </w:tcPr>
          <w:p w14:paraId="59C9A135"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73A470C"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1C4543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2DE1B3C" w14:textId="77777777" w:rsidTr="004E04C3">
        <w:tc>
          <w:tcPr>
            <w:tcW w:w="3021" w:type="dxa"/>
          </w:tcPr>
          <w:p w14:paraId="003F013D"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C1F2222"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216D22D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0A760E9" w14:textId="77777777" w:rsidTr="004E04C3">
        <w:tc>
          <w:tcPr>
            <w:tcW w:w="3021" w:type="dxa"/>
          </w:tcPr>
          <w:p w14:paraId="4DC7C3E5"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3B30A6D"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06A3B019"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4130CC54" w14:textId="77777777" w:rsidTr="004E04C3">
        <w:tc>
          <w:tcPr>
            <w:tcW w:w="3021" w:type="dxa"/>
            <w:shd w:val="clear" w:color="auto" w:fill="auto"/>
          </w:tcPr>
          <w:p w14:paraId="403D9C77"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16A8688F"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5BFFBEE"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F33A8CE" w14:textId="77777777" w:rsidTr="004E04C3">
        <w:tc>
          <w:tcPr>
            <w:tcW w:w="3021" w:type="dxa"/>
            <w:shd w:val="clear" w:color="auto" w:fill="auto"/>
          </w:tcPr>
          <w:p w14:paraId="081B7774"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0C254D1"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A3C87D4"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6ED5052" w14:textId="77777777" w:rsidTr="004E04C3">
        <w:tc>
          <w:tcPr>
            <w:tcW w:w="3021" w:type="dxa"/>
            <w:shd w:val="clear" w:color="auto" w:fill="auto"/>
          </w:tcPr>
          <w:p w14:paraId="5BDFCA0A"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3356CE5B"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2437420A"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21E7CE23" w14:textId="77777777" w:rsidTr="004E04C3">
        <w:tc>
          <w:tcPr>
            <w:tcW w:w="3021" w:type="dxa"/>
            <w:shd w:val="clear" w:color="auto" w:fill="auto"/>
          </w:tcPr>
          <w:p w14:paraId="092F6010"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79850C77"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03C3C74" w14:textId="77777777" w:rsidR="0051534B" w:rsidRPr="0051534B" w:rsidRDefault="0051534B" w:rsidP="0051534B">
            <w:pPr>
              <w:rPr>
                <w:rFonts w:asciiTheme="majorHAnsi" w:hAnsiTheme="majorHAnsi" w:cstheme="majorHAnsi"/>
                <w:color w:val="A6A6A6" w:themeColor="background1" w:themeShade="A6"/>
              </w:rPr>
            </w:pPr>
          </w:p>
        </w:tc>
      </w:tr>
    </w:tbl>
    <w:p w14:paraId="54DBDDB2" w14:textId="6311FCFE" w:rsidR="0051534B" w:rsidRDefault="0051534B" w:rsidP="0051534B">
      <w:pPr>
        <w:tabs>
          <w:tab w:val="left" w:pos="9070"/>
        </w:tabs>
        <w:ind w:right="-2"/>
        <w:rPr>
          <w:rFonts w:asciiTheme="majorHAnsi" w:hAnsiTheme="majorHAnsi" w:cstheme="majorHAnsi"/>
          <w:color w:val="A6A6A6" w:themeColor="background1" w:themeShade="A6"/>
          <w:lang w:eastAsia="x-none"/>
        </w:rPr>
      </w:pPr>
    </w:p>
    <w:p w14:paraId="24785D94" w14:textId="3B1DD4F6" w:rsidR="004951BC" w:rsidRDefault="004951BC" w:rsidP="004951BC">
      <w:pPr>
        <w:rPr>
          <w:rFonts w:cs="Arial"/>
        </w:rPr>
      </w:pPr>
      <w:r>
        <w:rPr>
          <w:rFonts w:cs="Arial"/>
        </w:rPr>
        <w:t xml:space="preserve">Za plačilo računov </w:t>
      </w:r>
      <w:proofErr w:type="spellStart"/>
      <w:r>
        <w:rPr>
          <w:rFonts w:cs="Arial"/>
        </w:rPr>
        <w:t>so</w:t>
      </w:r>
      <w:r w:rsidR="00706BC1">
        <w:rPr>
          <w:rFonts w:cs="Arial"/>
        </w:rPr>
        <w:t>ponudniku</w:t>
      </w:r>
      <w:proofErr w:type="spellEnd"/>
      <w:r>
        <w:rPr>
          <w:rFonts w:cs="Arial"/>
        </w:rPr>
        <w:t xml:space="preserve"> in/ali podizvajalcu, ki so se v obrazcu »Organizacija ponudnika in obseg predmeta« (OBR – 2.04) izrekli za neposredna plačila, velja naslednje:</w:t>
      </w:r>
    </w:p>
    <w:p w14:paraId="38AABE79" w14:textId="51A440E1" w:rsidR="004951BC" w:rsidRDefault="004951BC" w:rsidP="004951BC">
      <w:pPr>
        <w:numPr>
          <w:ilvl w:val="0"/>
          <w:numId w:val="37"/>
        </w:numPr>
        <w:rPr>
          <w:rFonts w:cs="Arial"/>
        </w:rPr>
      </w:pPr>
      <w:r>
        <w:rPr>
          <w:rFonts w:cs="Arial"/>
        </w:rPr>
        <w:t xml:space="preserve">(glavni) </w:t>
      </w:r>
      <w:r w:rsidR="00706BC1">
        <w:rPr>
          <w:rFonts w:cs="Arial"/>
        </w:rPr>
        <w:t>ponudnik</w:t>
      </w:r>
      <w:r>
        <w:rPr>
          <w:rFonts w:cs="Arial"/>
        </w:rPr>
        <w:t xml:space="preserve"> izstavi </w:t>
      </w:r>
      <w:r w:rsidR="00706BC1">
        <w:rPr>
          <w:rFonts w:cs="Arial"/>
        </w:rPr>
        <w:t>naročniku</w:t>
      </w:r>
      <w:r>
        <w:rPr>
          <w:rFonts w:cs="Arial"/>
        </w:rPr>
        <w:t xml:space="preserve"> račun samo v vrednosti blaga, ki ga je dobavil (glavni) </w:t>
      </w:r>
      <w:r w:rsidR="00706BC1">
        <w:rPr>
          <w:rFonts w:cs="Arial"/>
        </w:rPr>
        <w:t>ponudnik</w:t>
      </w:r>
      <w:r>
        <w:rPr>
          <w:rFonts w:cs="Arial"/>
        </w:rPr>
        <w:t xml:space="preserve"> sam,</w:t>
      </w:r>
    </w:p>
    <w:p w14:paraId="0959FB48" w14:textId="507F9815" w:rsidR="004951BC" w:rsidRDefault="004951BC" w:rsidP="004951BC">
      <w:pPr>
        <w:numPr>
          <w:ilvl w:val="0"/>
          <w:numId w:val="37"/>
        </w:numPr>
        <w:rPr>
          <w:rFonts w:cs="Arial"/>
        </w:rPr>
      </w:pPr>
      <w:proofErr w:type="spellStart"/>
      <w:r>
        <w:rPr>
          <w:rFonts w:cs="Arial"/>
        </w:rPr>
        <w:t>so</w:t>
      </w:r>
      <w:r w:rsidR="00706BC1">
        <w:rPr>
          <w:rFonts w:cs="Arial"/>
        </w:rPr>
        <w:t>ponudnik</w:t>
      </w:r>
      <w:proofErr w:type="spellEnd"/>
      <w:r>
        <w:rPr>
          <w:rFonts w:cs="Arial"/>
        </w:rPr>
        <w:t xml:space="preserve"> in/ali podizvajalec mora(-jo) račun za dobavo blaga izstaviti izključno </w:t>
      </w:r>
      <w:r w:rsidR="00EE2DAA">
        <w:rPr>
          <w:rFonts w:cs="Arial"/>
        </w:rPr>
        <w:t>naročniku</w:t>
      </w:r>
      <w:r>
        <w:rPr>
          <w:rFonts w:cs="Arial"/>
        </w:rPr>
        <w:t xml:space="preserve">(račun mora biti izstavljen na </w:t>
      </w:r>
      <w:r w:rsidR="00706BC1">
        <w:rPr>
          <w:rFonts w:cs="Arial"/>
        </w:rPr>
        <w:t>naročnika</w:t>
      </w:r>
      <w:r>
        <w:rPr>
          <w:rFonts w:cs="Arial"/>
        </w:rPr>
        <w:t xml:space="preserve">). Poleg računa mora </w:t>
      </w:r>
      <w:proofErr w:type="spellStart"/>
      <w:r>
        <w:rPr>
          <w:rFonts w:cs="Arial"/>
        </w:rPr>
        <w:t>so</w:t>
      </w:r>
      <w:r w:rsidR="00706BC1">
        <w:rPr>
          <w:rFonts w:cs="Arial"/>
        </w:rPr>
        <w:t>ponudnik</w:t>
      </w:r>
      <w:proofErr w:type="spellEnd"/>
      <w:r>
        <w:rPr>
          <w:rFonts w:cs="Arial"/>
        </w:rPr>
        <w:t xml:space="preserve"> in/ali podizvajalec, k računu priložiti potrdilo oz. izjavo (glavnega) </w:t>
      </w:r>
      <w:r w:rsidR="00706BC1">
        <w:rPr>
          <w:rFonts w:cs="Arial"/>
        </w:rPr>
        <w:t>ponudnika</w:t>
      </w:r>
      <w:r>
        <w:rPr>
          <w:rFonts w:cs="Arial"/>
        </w:rPr>
        <w:t xml:space="preserve">, da potrjuje vrednost dobavljenega blaga </w:t>
      </w:r>
      <w:proofErr w:type="spellStart"/>
      <w:r>
        <w:rPr>
          <w:rFonts w:cs="Arial"/>
        </w:rPr>
        <w:t>so</w:t>
      </w:r>
      <w:r w:rsidR="00706BC1">
        <w:rPr>
          <w:rFonts w:cs="Arial"/>
        </w:rPr>
        <w:t>ponudnika</w:t>
      </w:r>
      <w:proofErr w:type="spellEnd"/>
      <w:r>
        <w:rPr>
          <w:rFonts w:cs="Arial"/>
        </w:rPr>
        <w:t xml:space="preserve"> in/ali podizvajalca. V primeru, da </w:t>
      </w:r>
      <w:proofErr w:type="spellStart"/>
      <w:r>
        <w:rPr>
          <w:rFonts w:cs="Arial"/>
        </w:rPr>
        <w:t>so</w:t>
      </w:r>
      <w:r w:rsidR="00706BC1">
        <w:rPr>
          <w:rFonts w:cs="Arial"/>
        </w:rPr>
        <w:t>ponudnik</w:t>
      </w:r>
      <w:proofErr w:type="spellEnd"/>
      <w:r w:rsidR="00706BC1">
        <w:rPr>
          <w:rFonts w:cs="Arial"/>
        </w:rPr>
        <w:t xml:space="preserve"> </w:t>
      </w:r>
      <w:r>
        <w:rPr>
          <w:rFonts w:cs="Arial"/>
        </w:rPr>
        <w:t xml:space="preserve">in/ali podizvajalec ne bo predložil potrdila oz. izjave (glavnega) </w:t>
      </w:r>
      <w:r w:rsidR="00706BC1">
        <w:rPr>
          <w:rFonts w:cs="Arial"/>
        </w:rPr>
        <w:t>ponudnika</w:t>
      </w:r>
      <w:r>
        <w:rPr>
          <w:rFonts w:cs="Arial"/>
        </w:rPr>
        <w:t xml:space="preserve">, bo tak račun </w:t>
      </w:r>
      <w:r w:rsidR="00706BC1">
        <w:rPr>
          <w:rFonts w:cs="Arial"/>
        </w:rPr>
        <w:t>naročnik</w:t>
      </w:r>
      <w:r>
        <w:rPr>
          <w:rFonts w:cs="Arial"/>
        </w:rPr>
        <w:t xml:space="preserve"> zavrnil. </w:t>
      </w:r>
      <w:r w:rsidR="00EE2DAA">
        <w:rPr>
          <w:rFonts w:cs="Arial"/>
        </w:rPr>
        <w:t>Naročnik</w:t>
      </w:r>
      <w:r>
        <w:rPr>
          <w:rFonts w:cs="Arial"/>
        </w:rPr>
        <w:t xml:space="preserve"> bo tudi zavrnil račun </w:t>
      </w:r>
      <w:proofErr w:type="spellStart"/>
      <w:r w:rsidR="00706BC1">
        <w:rPr>
          <w:rFonts w:cs="Arial"/>
        </w:rPr>
        <w:t>soponudnika</w:t>
      </w:r>
      <w:proofErr w:type="spellEnd"/>
      <w:r w:rsidR="00706BC1">
        <w:rPr>
          <w:rFonts w:cs="Arial"/>
        </w:rPr>
        <w:t xml:space="preserve"> </w:t>
      </w:r>
      <w:r>
        <w:rPr>
          <w:rFonts w:cs="Arial"/>
        </w:rPr>
        <w:t>in/ali podizvajalca, če ta ne bo izstavljen skladno s pogoji v tej pogodbi.</w:t>
      </w:r>
    </w:p>
    <w:p w14:paraId="44239A87" w14:textId="51F08E0C" w:rsidR="00F90824" w:rsidRPr="0051534B" w:rsidRDefault="00F90824" w:rsidP="0051534B">
      <w:pPr>
        <w:tabs>
          <w:tab w:val="left" w:pos="9070"/>
        </w:tabs>
        <w:ind w:right="-2"/>
        <w:rPr>
          <w:rFonts w:asciiTheme="majorHAnsi" w:hAnsiTheme="majorHAnsi" w:cstheme="majorHAnsi"/>
          <w:color w:val="A6A6A6" w:themeColor="background1" w:themeShade="A6"/>
          <w:lang w:eastAsia="x-none"/>
        </w:rPr>
      </w:pPr>
    </w:p>
    <w:p w14:paraId="11D4DABF" w14:textId="523A6150"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Račun</w:t>
      </w:r>
      <w:r w:rsidRPr="0051534B">
        <w:rPr>
          <w:rFonts w:asciiTheme="majorHAnsi" w:hAnsiTheme="majorHAnsi" w:cstheme="majorHAnsi"/>
          <w:color w:val="BFBFBF" w:themeColor="background1" w:themeShade="BF"/>
          <w:lang w:eastAsia="x-none"/>
        </w:rPr>
        <w:t>(-i)</w:t>
      </w:r>
      <w:r w:rsidRPr="0051534B">
        <w:rPr>
          <w:rFonts w:asciiTheme="majorHAnsi" w:hAnsiTheme="majorHAnsi" w:cstheme="majorHAnsi"/>
          <w:lang w:eastAsia="x-none"/>
        </w:rPr>
        <w:t xml:space="preserve"> mora</w:t>
      </w:r>
      <w:r w:rsidRPr="0051534B">
        <w:rPr>
          <w:rFonts w:asciiTheme="majorHAnsi" w:hAnsiTheme="majorHAnsi" w:cstheme="majorHAnsi"/>
          <w:color w:val="BFBFBF" w:themeColor="background1" w:themeShade="BF"/>
          <w:lang w:eastAsia="x-none"/>
        </w:rPr>
        <w:t xml:space="preserve">(-jo) </w:t>
      </w:r>
      <w:r w:rsidRPr="0051534B">
        <w:rPr>
          <w:rFonts w:asciiTheme="majorHAnsi" w:hAnsiTheme="majorHAnsi" w:cstheme="majorHAnsi"/>
          <w:lang w:eastAsia="x-none"/>
        </w:rPr>
        <w:t>biti</w:t>
      </w:r>
      <w:r w:rsidRPr="0051534B">
        <w:rPr>
          <w:rFonts w:asciiTheme="majorHAnsi" w:hAnsiTheme="majorHAnsi" w:cstheme="majorHAnsi"/>
          <w:color w:val="BFBFBF" w:themeColor="background1" w:themeShade="BF"/>
          <w:lang w:eastAsia="x-none"/>
        </w:rPr>
        <w:t xml:space="preserve"> </w:t>
      </w:r>
      <w:r w:rsidRPr="0051534B">
        <w:rPr>
          <w:rFonts w:asciiTheme="majorHAnsi" w:hAnsiTheme="majorHAnsi" w:cstheme="majorHAnsi"/>
          <w:lang w:eastAsia="x-none"/>
        </w:rPr>
        <w:t>pripravljen</w:t>
      </w:r>
      <w:r w:rsidRPr="0051534B">
        <w:rPr>
          <w:rFonts w:asciiTheme="majorHAnsi" w:hAnsiTheme="majorHAnsi" w:cstheme="majorHAnsi"/>
          <w:color w:val="BFBFBF" w:themeColor="background1" w:themeShade="BF"/>
          <w:lang w:eastAsia="x-none"/>
        </w:rPr>
        <w:t xml:space="preserve">(-i) </w:t>
      </w:r>
      <w:r w:rsidRPr="0051534B">
        <w:rPr>
          <w:rFonts w:asciiTheme="majorHAnsi" w:hAnsiTheme="majorHAnsi" w:cstheme="majorHAnsi"/>
          <w:lang w:eastAsia="x-none"/>
        </w:rPr>
        <w:t xml:space="preserve">tako, da bo lahko </w:t>
      </w:r>
      <w:r w:rsidR="00706BC1">
        <w:rPr>
          <w:rFonts w:asciiTheme="majorHAnsi" w:hAnsiTheme="majorHAnsi" w:cstheme="majorHAnsi"/>
          <w:lang w:eastAsia="x-none"/>
        </w:rPr>
        <w:t xml:space="preserve">naročnik </w:t>
      </w:r>
      <w:r w:rsidRPr="0051534B">
        <w:rPr>
          <w:rFonts w:asciiTheme="majorHAnsi" w:hAnsiTheme="majorHAnsi" w:cstheme="majorHAnsi"/>
          <w:lang w:eastAsia="x-none"/>
        </w:rPr>
        <w:t xml:space="preserve">izvedel plačila. </w:t>
      </w:r>
    </w:p>
    <w:p w14:paraId="2DD88623" w14:textId="4089F7F2" w:rsidR="0051534B" w:rsidRDefault="0051534B" w:rsidP="0051534B">
      <w:pPr>
        <w:tabs>
          <w:tab w:val="left" w:pos="9070"/>
        </w:tabs>
        <w:ind w:right="-2"/>
        <w:rPr>
          <w:rFonts w:asciiTheme="majorHAnsi" w:hAnsiTheme="majorHAnsi" w:cstheme="majorHAnsi"/>
          <w:color w:val="A6A6A6" w:themeColor="background1" w:themeShade="A6"/>
          <w:lang w:eastAsia="x-none"/>
        </w:rPr>
      </w:pPr>
    </w:p>
    <w:p w14:paraId="0C683D94" w14:textId="080F2A9F" w:rsidR="002E07C1" w:rsidRDefault="002E07C1" w:rsidP="002E07C1">
      <w:pPr>
        <w:rPr>
          <w:rFonts w:asciiTheme="majorHAnsi" w:hAnsiTheme="majorHAnsi" w:cstheme="majorHAnsi"/>
          <w:color w:val="A6A6A6" w:themeColor="background1" w:themeShade="A6"/>
        </w:rPr>
      </w:pPr>
      <w:r w:rsidRPr="0051534B">
        <w:rPr>
          <w:rFonts w:asciiTheme="majorHAnsi" w:hAnsiTheme="majorHAnsi" w:cstheme="majorHAnsi"/>
        </w:rPr>
        <w:t>Rok plačila nespornega računa ali dela računa</w:t>
      </w:r>
      <w:r>
        <w:rPr>
          <w:rFonts w:asciiTheme="majorHAnsi" w:hAnsiTheme="majorHAnsi" w:cstheme="majorHAnsi"/>
        </w:rPr>
        <w:t xml:space="preserve"> naročnika</w:t>
      </w:r>
      <w:r w:rsidRPr="0051534B">
        <w:rPr>
          <w:rFonts w:asciiTheme="majorHAnsi" w:hAnsiTheme="majorHAnsi" w:cstheme="majorHAnsi"/>
        </w:rPr>
        <w:t xml:space="preserve"> je 30. dan od dneva prejetja e-računa, ki je izstavljen skladno z določili te pogodbe, na račun </w:t>
      </w:r>
      <w:r>
        <w:rPr>
          <w:rFonts w:asciiTheme="majorHAnsi" w:hAnsiTheme="majorHAnsi" w:cstheme="majorHAnsi"/>
        </w:rPr>
        <w:t>ponudnika</w:t>
      </w:r>
      <w:r w:rsidRPr="0051534B">
        <w:rPr>
          <w:rFonts w:asciiTheme="majorHAnsi" w:hAnsiTheme="majorHAnsi" w:cstheme="majorHAnsi"/>
          <w:color w:val="A6A6A6" w:themeColor="background1" w:themeShade="A6"/>
        </w:rPr>
        <w:t>/-</w:t>
      </w:r>
      <w:r>
        <w:rPr>
          <w:rFonts w:asciiTheme="majorHAnsi" w:hAnsiTheme="majorHAnsi" w:cstheme="majorHAnsi"/>
          <w:color w:val="A6A6A6" w:themeColor="background1" w:themeShade="A6"/>
        </w:rPr>
        <w:t>ov</w:t>
      </w:r>
      <w:r w:rsidRPr="0051534B">
        <w:rPr>
          <w:rFonts w:asciiTheme="majorHAnsi" w:hAnsiTheme="majorHAnsi" w:cstheme="majorHAnsi"/>
          <w:color w:val="A6A6A6" w:themeColor="background1" w:themeShade="A6"/>
        </w:rPr>
        <w:t>:</w:t>
      </w:r>
    </w:p>
    <w:tbl>
      <w:tblPr>
        <w:tblStyle w:val="Tabelamrea"/>
        <w:tblW w:w="9030" w:type="dxa"/>
        <w:tblInd w:w="38" w:type="dxa"/>
        <w:tblLook w:val="04A0" w:firstRow="1" w:lastRow="0" w:firstColumn="1" w:lastColumn="0" w:noHBand="0" w:noVBand="1"/>
      </w:tblPr>
      <w:tblGrid>
        <w:gridCol w:w="4520"/>
        <w:gridCol w:w="4510"/>
      </w:tblGrid>
      <w:tr w:rsidR="002E07C1" w:rsidRPr="0051534B" w14:paraId="5163E5AB" w14:textId="77777777" w:rsidTr="009C2077">
        <w:trPr>
          <w:trHeight w:val="436"/>
        </w:trPr>
        <w:tc>
          <w:tcPr>
            <w:tcW w:w="4520" w:type="dxa"/>
          </w:tcPr>
          <w:p w14:paraId="160F13C3" w14:textId="77777777" w:rsidR="002E07C1" w:rsidRPr="0051534B" w:rsidRDefault="002E07C1" w:rsidP="009C2077">
            <w:pPr>
              <w:jc w:val="center"/>
              <w:rPr>
                <w:rFonts w:asciiTheme="majorHAnsi" w:hAnsiTheme="majorHAnsi" w:cstheme="majorHAnsi"/>
              </w:rPr>
            </w:pPr>
            <w:r w:rsidRPr="0051534B">
              <w:rPr>
                <w:rFonts w:asciiTheme="majorHAnsi" w:hAnsiTheme="majorHAnsi" w:cstheme="majorHAnsi"/>
              </w:rPr>
              <w:t>Številka TRR</w:t>
            </w:r>
          </w:p>
        </w:tc>
        <w:tc>
          <w:tcPr>
            <w:tcW w:w="4510" w:type="dxa"/>
          </w:tcPr>
          <w:p w14:paraId="5B75CDC5" w14:textId="77777777" w:rsidR="002E07C1" w:rsidRPr="0051534B" w:rsidRDefault="002E07C1" w:rsidP="009C2077">
            <w:pPr>
              <w:jc w:val="center"/>
              <w:rPr>
                <w:rFonts w:asciiTheme="majorHAnsi" w:hAnsiTheme="majorHAnsi" w:cstheme="majorHAnsi"/>
              </w:rPr>
            </w:pPr>
            <w:r w:rsidRPr="0051534B">
              <w:rPr>
                <w:rFonts w:asciiTheme="majorHAnsi" w:hAnsiTheme="majorHAnsi" w:cstheme="majorHAnsi"/>
              </w:rPr>
              <w:t>TRR odprt pri banki</w:t>
            </w:r>
          </w:p>
        </w:tc>
      </w:tr>
      <w:tr w:rsidR="002E07C1" w:rsidRPr="0051534B" w14:paraId="73AD2985" w14:textId="77777777" w:rsidTr="009C2077">
        <w:trPr>
          <w:trHeight w:val="411"/>
        </w:trPr>
        <w:tc>
          <w:tcPr>
            <w:tcW w:w="4520" w:type="dxa"/>
            <w:shd w:val="clear" w:color="auto" w:fill="auto"/>
          </w:tcPr>
          <w:p w14:paraId="006EA891" w14:textId="77777777" w:rsidR="002E07C1" w:rsidRPr="0051534B" w:rsidRDefault="002E07C1" w:rsidP="009C2077">
            <w:pPr>
              <w:rPr>
                <w:rFonts w:asciiTheme="majorHAnsi" w:hAnsiTheme="majorHAnsi" w:cstheme="majorHAnsi"/>
              </w:rPr>
            </w:pPr>
          </w:p>
        </w:tc>
        <w:tc>
          <w:tcPr>
            <w:tcW w:w="4510" w:type="dxa"/>
            <w:shd w:val="clear" w:color="auto" w:fill="auto"/>
          </w:tcPr>
          <w:p w14:paraId="3045752E" w14:textId="77777777" w:rsidR="002E07C1" w:rsidRPr="0051534B" w:rsidRDefault="002E07C1" w:rsidP="009C2077">
            <w:pPr>
              <w:rPr>
                <w:rFonts w:asciiTheme="majorHAnsi" w:hAnsiTheme="majorHAnsi" w:cstheme="majorHAnsi"/>
              </w:rPr>
            </w:pPr>
          </w:p>
        </w:tc>
      </w:tr>
    </w:tbl>
    <w:p w14:paraId="07F9CA12" w14:textId="77777777" w:rsidR="002E07C1" w:rsidRPr="0051534B" w:rsidRDefault="002E07C1" w:rsidP="0051534B">
      <w:pPr>
        <w:tabs>
          <w:tab w:val="left" w:pos="9070"/>
        </w:tabs>
        <w:ind w:right="-2"/>
        <w:rPr>
          <w:rFonts w:asciiTheme="majorHAnsi" w:hAnsiTheme="majorHAnsi" w:cstheme="majorHAnsi"/>
          <w:color w:val="A6A6A6" w:themeColor="background1" w:themeShade="A6"/>
          <w:lang w:eastAsia="x-none"/>
        </w:rPr>
      </w:pPr>
    </w:p>
    <w:p w14:paraId="669EC1C2" w14:textId="77777777"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 xml:space="preserve">Če je zadnji dan za plačilo dela prost dan, se šteje, da je zadnji dan za plačilo prvi naslednji delovni dan. </w:t>
      </w:r>
    </w:p>
    <w:p w14:paraId="737C0F88" w14:textId="7040FFC0" w:rsidR="0051534B" w:rsidRDefault="0051534B" w:rsidP="0051534B">
      <w:pPr>
        <w:tabs>
          <w:tab w:val="left" w:pos="9070"/>
        </w:tabs>
        <w:ind w:right="-2"/>
        <w:rPr>
          <w:rFonts w:asciiTheme="majorHAnsi" w:hAnsiTheme="majorHAnsi" w:cstheme="majorHAnsi"/>
          <w:color w:val="A6A6A6" w:themeColor="background1" w:themeShade="A6"/>
          <w:lang w:eastAsia="x-none"/>
        </w:rPr>
      </w:pPr>
    </w:p>
    <w:p w14:paraId="08A05B18" w14:textId="77777777" w:rsidR="002E07C1" w:rsidRPr="0051534B" w:rsidRDefault="002E07C1" w:rsidP="0051534B">
      <w:pPr>
        <w:tabs>
          <w:tab w:val="left" w:pos="9070"/>
        </w:tabs>
        <w:ind w:right="-2"/>
        <w:rPr>
          <w:rFonts w:asciiTheme="majorHAnsi" w:hAnsiTheme="majorHAnsi" w:cstheme="majorHAnsi"/>
          <w:color w:val="A6A6A6" w:themeColor="background1" w:themeShade="A6"/>
          <w:lang w:eastAsia="x-none"/>
        </w:rPr>
      </w:pPr>
    </w:p>
    <w:p w14:paraId="796CCF5C" w14:textId="77777777" w:rsidR="0051534B" w:rsidRPr="0051534B" w:rsidRDefault="0051534B" w:rsidP="0051534B">
      <w:pPr>
        <w:keepNext/>
        <w:spacing w:before="240" w:after="60"/>
        <w:outlineLvl w:val="0"/>
        <w:rPr>
          <w:b/>
          <w:bCs/>
          <w:kern w:val="32"/>
          <w:sz w:val="24"/>
          <w:szCs w:val="24"/>
        </w:rPr>
      </w:pPr>
      <w:bookmarkStart w:id="18" w:name="_Toc103285355"/>
      <w:bookmarkStart w:id="19" w:name="_Toc222909478"/>
      <w:r w:rsidRPr="0051534B">
        <w:rPr>
          <w:b/>
          <w:bCs/>
          <w:kern w:val="32"/>
          <w:sz w:val="24"/>
          <w:szCs w:val="24"/>
        </w:rPr>
        <w:lastRenderedPageBreak/>
        <w:t>FINANČNO ZAVAROVANJE ZA DOBRO IZVEDBO POGODBENIH OBVEZNOSTI</w:t>
      </w:r>
      <w:bookmarkEnd w:id="18"/>
      <w:bookmarkEnd w:id="19"/>
    </w:p>
    <w:p w14:paraId="5E5BFF78" w14:textId="77777777" w:rsidR="0051534B" w:rsidRPr="0051534B" w:rsidRDefault="0051534B" w:rsidP="0051534B"/>
    <w:p w14:paraId="0A6492F6"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F669E37" w14:textId="320AA971" w:rsidR="0051534B" w:rsidRPr="00124976" w:rsidRDefault="00706BC1" w:rsidP="0051534B">
      <w:pPr>
        <w:overflowPunct w:val="0"/>
        <w:autoSpaceDE w:val="0"/>
        <w:autoSpaceDN w:val="0"/>
        <w:adjustRightInd w:val="0"/>
        <w:textAlignment w:val="baseline"/>
        <w:rPr>
          <w:rFonts w:cs="Arial"/>
        </w:rPr>
      </w:pPr>
      <w:bookmarkStart w:id="20" w:name="_Hlk81214811"/>
      <w:r>
        <w:rPr>
          <w:rFonts w:cs="Arial"/>
        </w:rPr>
        <w:t>Ponudnik</w:t>
      </w:r>
      <w:r w:rsidR="0051534B" w:rsidRPr="0051534B">
        <w:rPr>
          <w:rFonts w:cs="Arial"/>
        </w:rPr>
        <w:t xml:space="preserve"> mora za zavarovanje dobre izvedbe pogodbenih obveznosti </w:t>
      </w:r>
      <w:r w:rsidR="002E07C1">
        <w:rPr>
          <w:rFonts w:cs="Arial"/>
        </w:rPr>
        <w:t>naročniku</w:t>
      </w:r>
      <w:r w:rsidR="0051534B" w:rsidRPr="0051534B">
        <w:rPr>
          <w:rFonts w:cs="Arial"/>
        </w:rPr>
        <w:t xml:space="preserve"> predložiti finančno zavarovanje. Finančno zavarovanje mora biti brezpogojno in plačljivo na prvi poziv. </w:t>
      </w:r>
      <w:r w:rsidR="002E07C1">
        <w:rPr>
          <w:rFonts w:cs="Arial"/>
        </w:rPr>
        <w:t>Ponudnik</w:t>
      </w:r>
      <w:r w:rsidR="0051534B" w:rsidRPr="0051534B">
        <w:rPr>
          <w:rFonts w:cs="Arial"/>
        </w:rPr>
        <w:t xml:space="preserve"> predloži bančno garancijo ali kavcijsko zavarovanje pri zavarovalnici v skladu z vzorcem v razpisni dokumentaciji</w:t>
      </w:r>
      <w:r w:rsidR="006C42C7">
        <w:rPr>
          <w:rFonts w:cs="Arial"/>
        </w:rPr>
        <w:t xml:space="preserve"> </w:t>
      </w:r>
      <w:r w:rsidR="006C42C7" w:rsidRPr="00124976">
        <w:rPr>
          <w:rFonts w:cs="Arial"/>
        </w:rPr>
        <w:t>(OBR – 2.15.1</w:t>
      </w:r>
      <w:r w:rsidR="0051534B" w:rsidRPr="00124976">
        <w:rPr>
          <w:rFonts w:cs="Arial"/>
        </w:rPr>
        <w:t>.</w:t>
      </w:r>
      <w:r w:rsidR="006C42C7" w:rsidRPr="00124976">
        <w:rPr>
          <w:rFonts w:cs="Arial"/>
        </w:rPr>
        <w:t>).</w:t>
      </w:r>
    </w:p>
    <w:p w14:paraId="2ED07C53" w14:textId="77777777" w:rsidR="0051534B" w:rsidRPr="0051534B" w:rsidRDefault="0051534B" w:rsidP="0051534B">
      <w:pPr>
        <w:overflowPunct w:val="0"/>
        <w:autoSpaceDE w:val="0"/>
        <w:autoSpaceDN w:val="0"/>
        <w:adjustRightInd w:val="0"/>
        <w:textAlignment w:val="baseline"/>
        <w:rPr>
          <w:rFonts w:cs="Arial"/>
        </w:rPr>
      </w:pPr>
    </w:p>
    <w:p w14:paraId="0F3E358D" w14:textId="27DC5B11" w:rsidR="0051534B" w:rsidRPr="0051534B" w:rsidRDefault="002E07C1" w:rsidP="0051534B">
      <w:pPr>
        <w:overflowPunct w:val="0"/>
        <w:autoSpaceDE w:val="0"/>
        <w:autoSpaceDN w:val="0"/>
        <w:adjustRightInd w:val="0"/>
        <w:textAlignment w:val="baseline"/>
        <w:rPr>
          <w:rFonts w:cs="Arial"/>
        </w:rPr>
      </w:pPr>
      <w:r>
        <w:rPr>
          <w:rFonts w:cs="Arial"/>
        </w:rPr>
        <w:t>Ponudnik</w:t>
      </w:r>
      <w:r w:rsidR="0051534B" w:rsidRPr="0051534B">
        <w:rPr>
          <w:rFonts w:cs="Arial"/>
        </w:rPr>
        <w:t xml:space="preserve"> se zavezuje v roku </w:t>
      </w:r>
      <w:r w:rsidR="008B63BA" w:rsidRPr="008B63BA">
        <w:rPr>
          <w:rFonts w:asciiTheme="minorHAnsi" w:hAnsiTheme="minorHAnsi" w:cstheme="minorBidi"/>
        </w:rPr>
        <w:t>osmih (8</w:t>
      </w:r>
      <w:r w:rsidR="0051534B" w:rsidRPr="008B63BA">
        <w:rPr>
          <w:rFonts w:asciiTheme="minorHAnsi" w:hAnsiTheme="minorHAnsi" w:cstheme="minorBidi"/>
        </w:rPr>
        <w:t xml:space="preserve">) </w:t>
      </w:r>
      <w:r w:rsidR="008B63BA" w:rsidRPr="008B63BA">
        <w:rPr>
          <w:rFonts w:asciiTheme="minorHAnsi" w:hAnsiTheme="minorHAnsi" w:cstheme="minorBidi"/>
        </w:rPr>
        <w:t xml:space="preserve">delovnih </w:t>
      </w:r>
      <w:r w:rsidR="0051534B" w:rsidRPr="0051534B">
        <w:rPr>
          <w:rFonts w:asciiTheme="minorHAnsi" w:hAnsiTheme="minorHAnsi" w:cstheme="minorBidi"/>
        </w:rPr>
        <w:t xml:space="preserve">dni po sklenitvi pogodbe, </w:t>
      </w:r>
      <w:r w:rsidR="0051534B" w:rsidRPr="0051534B">
        <w:rPr>
          <w:rFonts w:cs="Arial"/>
        </w:rPr>
        <w:t xml:space="preserve">kot pogoj za njeno veljavnost, </w:t>
      </w:r>
      <w:r w:rsidR="000374B1">
        <w:rPr>
          <w:rFonts w:cs="Arial"/>
        </w:rPr>
        <w:t>naročniku</w:t>
      </w:r>
      <w:r w:rsidR="0051534B" w:rsidRPr="0051534B">
        <w:rPr>
          <w:rFonts w:cs="Arial"/>
        </w:rPr>
        <w:t xml:space="preserve"> izročiti finančno zavarovanje iz prejšnjega odstavka v višini </w:t>
      </w:r>
      <w:r w:rsidR="00FE541E">
        <w:rPr>
          <w:rFonts w:cs="Arial"/>
        </w:rPr>
        <w:t>10</w:t>
      </w:r>
      <w:r w:rsidR="0051534B" w:rsidRPr="0051534B">
        <w:rPr>
          <w:rFonts w:cs="Arial"/>
        </w:rPr>
        <w:t xml:space="preserve"> % od </w:t>
      </w:r>
      <w:r>
        <w:rPr>
          <w:rFonts w:cs="Arial"/>
        </w:rPr>
        <w:t>razlike v skupni vrednosti med prodajno in odkupno ceno</w:t>
      </w:r>
      <w:r w:rsidR="0051534B" w:rsidRPr="0051534B">
        <w:rPr>
          <w:rFonts w:cs="Arial"/>
        </w:rPr>
        <w:t xml:space="preserve"> z DDV, kot jamstvo za kvalitetno in pravočasno izpolnitev predmeta te pogodbe.</w:t>
      </w:r>
      <w:r w:rsidR="009C2077">
        <w:rPr>
          <w:rFonts w:cs="Arial"/>
        </w:rPr>
        <w:t xml:space="preserve"> </w:t>
      </w:r>
    </w:p>
    <w:p w14:paraId="60991AF1" w14:textId="77777777" w:rsidR="0051534B" w:rsidRPr="0051534B" w:rsidRDefault="0051534B" w:rsidP="0051534B">
      <w:pPr>
        <w:overflowPunct w:val="0"/>
        <w:autoSpaceDE w:val="0"/>
        <w:autoSpaceDN w:val="0"/>
        <w:adjustRightInd w:val="0"/>
        <w:textAlignment w:val="baseline"/>
        <w:rPr>
          <w:rFonts w:cs="Arial"/>
        </w:rPr>
      </w:pPr>
    </w:p>
    <w:p w14:paraId="6CAB7CA5" w14:textId="5E17A89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Zavarovanje za dobro izvedbo pogodbenih obveznosti </w:t>
      </w:r>
      <w:r w:rsidR="000374B1">
        <w:rPr>
          <w:rFonts w:asciiTheme="minorHAnsi" w:hAnsiTheme="minorHAnsi" w:cstheme="minorHAnsi"/>
        </w:rPr>
        <w:t>naročnik</w:t>
      </w:r>
      <w:r w:rsidRPr="0051534B">
        <w:rPr>
          <w:rFonts w:asciiTheme="minorHAnsi" w:hAnsiTheme="minorHAnsi" w:cstheme="minorHAnsi"/>
        </w:rPr>
        <w:t xml:space="preserve"> unovči v celotnem znesku:</w:t>
      </w:r>
    </w:p>
    <w:p w14:paraId="7F856E5C" w14:textId="0291CCE5" w:rsidR="0051534B" w:rsidRPr="00775398" w:rsidRDefault="00BA771D" w:rsidP="00775398">
      <w:pPr>
        <w:numPr>
          <w:ilvl w:val="0"/>
          <w:numId w:val="15"/>
        </w:numPr>
        <w:ind w:left="357" w:hanging="357"/>
        <w:contextualSpacing/>
        <w:rPr>
          <w:rFonts w:eastAsia="Calibri" w:cs="Arial"/>
          <w:lang w:eastAsia="en-US"/>
        </w:rPr>
      </w:pPr>
      <w:r>
        <w:rPr>
          <w:rFonts w:eastAsia="Calibri" w:cs="Arial"/>
          <w:lang w:eastAsia="en-US"/>
        </w:rPr>
        <w:t>v primeru ponudnikov</w:t>
      </w:r>
      <w:r w:rsidR="0051534B" w:rsidRPr="00775398">
        <w:rPr>
          <w:rFonts w:eastAsia="Calibri" w:cs="Arial"/>
          <w:lang w:eastAsia="en-US"/>
        </w:rPr>
        <w:t xml:space="preserve">ega odstopa od pogodbe, </w:t>
      </w:r>
    </w:p>
    <w:p w14:paraId="3CE7CE8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v primeru, da ne izvaja obveznosti po tej pogodbi.</w:t>
      </w:r>
    </w:p>
    <w:p w14:paraId="23EB3536" w14:textId="77777777" w:rsidR="0051534B" w:rsidRPr="0051534B" w:rsidRDefault="0051534B" w:rsidP="0051534B">
      <w:pPr>
        <w:rPr>
          <w:rFonts w:asciiTheme="minorHAnsi" w:hAnsiTheme="minorHAnsi" w:cstheme="minorHAnsi"/>
        </w:rPr>
      </w:pPr>
    </w:p>
    <w:p w14:paraId="1165317C" w14:textId="5C02D2D9" w:rsidR="0051534B" w:rsidRPr="0051534B" w:rsidRDefault="000374B1" w:rsidP="797DB3EE">
      <w:pPr>
        <w:rPr>
          <w:rFonts w:asciiTheme="minorHAnsi" w:hAnsiTheme="minorHAnsi" w:cstheme="minorBidi"/>
        </w:rPr>
      </w:pPr>
      <w:r>
        <w:rPr>
          <w:rFonts w:asciiTheme="minorHAnsi" w:hAnsiTheme="minorHAnsi" w:cstheme="minorBidi"/>
        </w:rPr>
        <w:t xml:space="preserve">Naročnik </w:t>
      </w:r>
      <w:r w:rsidR="0051534B" w:rsidRPr="797DB3EE">
        <w:rPr>
          <w:rFonts w:asciiTheme="minorHAnsi" w:hAnsiTheme="minorHAnsi" w:cstheme="minorBidi"/>
        </w:rPr>
        <w:t xml:space="preserve"> ima v primeru iz 17. člena te pogodbe pravico unovčiti finančno zavarovanje v višini </w:t>
      </w:r>
      <w:r w:rsidR="0051534B">
        <w:br/>
      </w:r>
      <w:r w:rsidR="00FE541E">
        <w:rPr>
          <w:rFonts w:asciiTheme="minorHAnsi" w:hAnsiTheme="minorHAnsi" w:cstheme="minorBidi"/>
        </w:rPr>
        <w:t>10</w:t>
      </w:r>
      <w:r w:rsidR="0051534B" w:rsidRPr="797DB3EE">
        <w:rPr>
          <w:rFonts w:asciiTheme="minorHAnsi" w:hAnsiTheme="minorHAnsi" w:cstheme="minorBidi"/>
        </w:rPr>
        <w:t xml:space="preserve"> % glede na vrednost neustreznega oz. nedobavljenega blaga, neodvisno od tega, ali </w:t>
      </w:r>
      <w:r>
        <w:rPr>
          <w:rFonts w:asciiTheme="minorHAnsi" w:hAnsiTheme="minorHAnsi" w:cstheme="minorBidi"/>
        </w:rPr>
        <w:t xml:space="preserve">naročniku </w:t>
      </w:r>
      <w:r w:rsidR="0051534B" w:rsidRPr="797DB3EE">
        <w:rPr>
          <w:rFonts w:asciiTheme="minorHAnsi" w:hAnsiTheme="minorHAnsi" w:cstheme="minorBidi"/>
        </w:rPr>
        <w:t xml:space="preserve">zaradi ravnanja </w:t>
      </w:r>
      <w:r w:rsidR="005921B7">
        <w:rPr>
          <w:rFonts w:asciiTheme="minorHAnsi" w:hAnsiTheme="minorHAnsi" w:cstheme="minorBidi"/>
        </w:rPr>
        <w:t xml:space="preserve">ponudnika </w:t>
      </w:r>
      <w:r w:rsidR="0051534B" w:rsidRPr="797DB3EE">
        <w:rPr>
          <w:rFonts w:asciiTheme="minorHAnsi" w:hAnsiTheme="minorHAnsi" w:cstheme="minorBidi"/>
        </w:rPr>
        <w:t>nastane kakšna škoda, stroški, ipd.</w:t>
      </w:r>
    </w:p>
    <w:p w14:paraId="722825DB" w14:textId="77777777" w:rsidR="0051534B" w:rsidRPr="0051534B" w:rsidRDefault="0051534B" w:rsidP="0051534B">
      <w:pPr>
        <w:rPr>
          <w:rFonts w:asciiTheme="minorHAnsi" w:hAnsiTheme="minorHAnsi" w:cstheme="minorHAnsi"/>
        </w:rPr>
      </w:pPr>
    </w:p>
    <w:p w14:paraId="09412B2A"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Finančno zavarovanje za dobro izvedbo pogodbenih obveznosti mora biti veljavno še 30 dni po koncu veljavnosti pogodbe. </w:t>
      </w:r>
    </w:p>
    <w:p w14:paraId="24218D40" w14:textId="77777777" w:rsidR="0051534B" w:rsidRPr="0051534B" w:rsidRDefault="0051534B" w:rsidP="0051534B">
      <w:pPr>
        <w:overflowPunct w:val="0"/>
        <w:autoSpaceDE w:val="0"/>
        <w:autoSpaceDN w:val="0"/>
        <w:adjustRightInd w:val="0"/>
        <w:textAlignment w:val="baseline"/>
        <w:rPr>
          <w:rFonts w:cs="Arial"/>
        </w:rPr>
      </w:pPr>
    </w:p>
    <w:p w14:paraId="3634A36C" w14:textId="3123048A" w:rsidR="0051534B" w:rsidRPr="0051534B" w:rsidRDefault="0051534B" w:rsidP="0051534B">
      <w:pPr>
        <w:rPr>
          <w:rFonts w:cs="Arial"/>
        </w:rPr>
      </w:pPr>
      <w:r w:rsidRPr="0051534B">
        <w:rPr>
          <w:rFonts w:cs="Arial"/>
        </w:rPr>
        <w:t xml:space="preserve">V primeru, da </w:t>
      </w:r>
      <w:r w:rsidR="000374B1">
        <w:rPr>
          <w:rFonts w:cs="Arial"/>
        </w:rPr>
        <w:t>ponudnik</w:t>
      </w:r>
      <w:r w:rsidRPr="0051534B">
        <w:rPr>
          <w:rFonts w:cs="Arial"/>
        </w:rPr>
        <w:t xml:space="preserve"> </w:t>
      </w:r>
      <w:r w:rsidR="000374B1">
        <w:rPr>
          <w:rFonts w:cs="Arial"/>
        </w:rPr>
        <w:t>naročniku</w:t>
      </w:r>
      <w:r w:rsidRPr="0051534B">
        <w:rPr>
          <w:rFonts w:cs="Arial"/>
        </w:rPr>
        <w:t xml:space="preserve"> ne predloži finančnega zavarovanja za dobro izvedbo pogodbenih obveznosti v roku iz 2. odstavka tega člena, lahko </w:t>
      </w:r>
      <w:r w:rsidR="000374B1">
        <w:rPr>
          <w:rFonts w:cs="Arial"/>
        </w:rPr>
        <w:t>naročnik</w:t>
      </w:r>
      <w:r w:rsidRPr="0051534B">
        <w:rPr>
          <w:rFonts w:cs="Arial"/>
        </w:rPr>
        <w:t xml:space="preserve"> brez obvestila unovči finančno zavarovanje za resnost ponudbe na celotni znesek in odstopi od pogodbe.</w:t>
      </w:r>
      <w:bookmarkEnd w:id="20"/>
    </w:p>
    <w:p w14:paraId="1C6E318A" w14:textId="77777777" w:rsidR="0051534B" w:rsidRPr="0051534B" w:rsidRDefault="0051534B" w:rsidP="0051534B">
      <w:pPr>
        <w:rPr>
          <w:rFonts w:cs="Arial"/>
        </w:rPr>
      </w:pPr>
    </w:p>
    <w:p w14:paraId="4A6F43AA" w14:textId="60F82B20" w:rsidR="0051534B" w:rsidRDefault="0051534B" w:rsidP="0051534B">
      <w:r>
        <w:t xml:space="preserve">V kolikor bo </w:t>
      </w:r>
      <w:r w:rsidR="000374B1">
        <w:t>naročnik</w:t>
      </w:r>
      <w:r>
        <w:t xml:space="preserve"> unovčil zavarovanje za dobro izvedbo pogodbenih obveznosti, hkrati pa bo pogodba ostala v veljavi, mora </w:t>
      </w:r>
      <w:r w:rsidR="000374B1">
        <w:t>ponudnik</w:t>
      </w:r>
      <w:r>
        <w:t xml:space="preserve"> </w:t>
      </w:r>
      <w:r w:rsidR="000374B1">
        <w:t>naročniku</w:t>
      </w:r>
      <w:r>
        <w:t xml:space="preserve"> v roku desetih (10) delovnih dni  od unovčenja zavarovanja, predložiti novo zavarovanje za dobro izvedbo pogodbenih obveznosti v enaki višini in enako končno veljavnostjo, kot prvotno zavarovanje za dobro izvedbo pogodbenih obveznosti.</w:t>
      </w:r>
    </w:p>
    <w:p w14:paraId="185FF3D8" w14:textId="77777777" w:rsidR="000F32B3" w:rsidRDefault="000F32B3" w:rsidP="000F32B3">
      <w:pPr>
        <w:rPr>
          <w:rFonts w:ascii="Aptos" w:hAnsi="Aptos"/>
          <w:sz w:val="24"/>
          <w:szCs w:val="24"/>
        </w:rPr>
      </w:pPr>
    </w:p>
    <w:p w14:paraId="26F4B5B1" w14:textId="4B11E431" w:rsidR="000F32B3" w:rsidRPr="00CA1F33" w:rsidRDefault="000F32B3" w:rsidP="000F32B3">
      <w:pPr>
        <w:rPr>
          <w:rFonts w:cs="Arial"/>
        </w:rPr>
      </w:pPr>
      <w:r w:rsidRPr="00CA1F33">
        <w:rPr>
          <w:rFonts w:cs="Arial"/>
        </w:rPr>
        <w:t>Ne glede na določbe tega člena,  finančnega zavarovanja za dobro izvedbo pogodbenih obveznosti ni treba predložiti, če so hkrati izpolnjeni naslednji pogoji:</w:t>
      </w:r>
    </w:p>
    <w:p w14:paraId="06DA9111" w14:textId="77777777" w:rsidR="000F32B3" w:rsidRPr="00CA1F33" w:rsidRDefault="000F32B3" w:rsidP="000F32B3">
      <w:pPr>
        <w:jc w:val="left"/>
        <w:rPr>
          <w:rFonts w:cs="Arial"/>
        </w:rPr>
      </w:pPr>
      <w:r w:rsidRPr="00CA1F33">
        <w:rPr>
          <w:rFonts w:cs="Arial"/>
        </w:rPr>
        <w:t xml:space="preserve">– </w:t>
      </w:r>
      <w:r w:rsidRPr="00CA1F33">
        <w:rPr>
          <w:rFonts w:cs="Arial"/>
        </w:rPr>
        <w:tab/>
        <w:t>razlika med prodajno in odkupno vrednostjo blaga z DDV je enaka 0,00 EUR;</w:t>
      </w:r>
      <w:r w:rsidRPr="00CA1F33">
        <w:rPr>
          <w:rFonts w:cs="Arial"/>
        </w:rPr>
        <w:br/>
        <w:t xml:space="preserve">– </w:t>
      </w:r>
      <w:r w:rsidRPr="00CA1F33">
        <w:rPr>
          <w:rFonts w:cs="Arial"/>
        </w:rPr>
        <w:tab/>
        <w:t xml:space="preserve">izbrani ponudnik hkrati prevzema obveznosti skladiščenja in obnavljanja blaga </w:t>
      </w:r>
    </w:p>
    <w:p w14:paraId="14EB0E69" w14:textId="04739484" w:rsidR="000F32B3" w:rsidRPr="00CA1F33" w:rsidRDefault="000F32B3" w:rsidP="000F32B3">
      <w:pPr>
        <w:ind w:firstLine="708"/>
        <w:jc w:val="left"/>
        <w:rPr>
          <w:rFonts w:cs="Arial"/>
        </w:rPr>
      </w:pPr>
      <w:r w:rsidRPr="00CA1F33">
        <w:rPr>
          <w:rFonts w:cs="Arial"/>
        </w:rPr>
        <w:t>na podlagi posebne pogodbe o skladiščenju in obnavljanju;</w:t>
      </w:r>
      <w:r w:rsidRPr="00CA1F33">
        <w:rPr>
          <w:rFonts w:cs="Arial"/>
        </w:rPr>
        <w:br/>
        <w:t xml:space="preserve">– </w:t>
      </w:r>
      <w:r w:rsidRPr="00CA1F33">
        <w:rPr>
          <w:rFonts w:cs="Arial"/>
        </w:rPr>
        <w:tab/>
        <w:t>izbrani ponudnik je proizvajalec blaga, ki je predmet te pogodbe.</w:t>
      </w:r>
    </w:p>
    <w:p w14:paraId="18949416" w14:textId="77777777" w:rsidR="000F32B3" w:rsidRPr="00CA1F33" w:rsidRDefault="000F32B3" w:rsidP="000F32B3">
      <w:pPr>
        <w:rPr>
          <w:rFonts w:cs="Arial"/>
        </w:rPr>
      </w:pPr>
    </w:p>
    <w:p w14:paraId="1701BD7A" w14:textId="77777777" w:rsidR="000F32B3" w:rsidRPr="00CA1F33" w:rsidRDefault="000F32B3" w:rsidP="000F32B3">
      <w:pPr>
        <w:rPr>
          <w:rFonts w:cs="Arial"/>
        </w:rPr>
      </w:pPr>
      <w:r w:rsidRPr="00CA1F33">
        <w:rPr>
          <w:rFonts w:cs="Arial"/>
        </w:rPr>
        <w:t>V primeru iz prejšnjega odstavka se šteje, da naročnik ni izpostavljen finančnemu ali izvedbenemu tveganju, ki bi utemeljevalo zahtevo po finančnem zavarovanju za dobro izvedbo pogodbenih obveznosti.</w:t>
      </w:r>
    </w:p>
    <w:p w14:paraId="38CEAE9D" w14:textId="77777777" w:rsidR="000F32B3" w:rsidRPr="00CA1F33" w:rsidRDefault="000F32B3" w:rsidP="000F32B3">
      <w:pPr>
        <w:rPr>
          <w:rFonts w:cs="Arial"/>
        </w:rPr>
      </w:pPr>
    </w:p>
    <w:p w14:paraId="6C0D86D6" w14:textId="77777777" w:rsidR="000F32B3" w:rsidRPr="00CA1F33" w:rsidRDefault="000F32B3" w:rsidP="000F32B3">
      <w:pPr>
        <w:rPr>
          <w:rFonts w:cs="Arial"/>
        </w:rPr>
      </w:pPr>
      <w:r w:rsidRPr="00CA1F33">
        <w:rPr>
          <w:rFonts w:cs="Arial"/>
        </w:rPr>
        <w:t>Ne glede na navedeno sta pogodbeni stranki dolžni hkrati s sklenitvijo te pogodbe skleniti tudi pogodbo o skladiščenju in obnavljanju blaga.</w:t>
      </w:r>
    </w:p>
    <w:p w14:paraId="0ED23E2F" w14:textId="3CD7E5E7" w:rsidR="000F32B3" w:rsidRPr="00CA1F33" w:rsidRDefault="000F32B3" w:rsidP="000F32B3">
      <w:pPr>
        <w:rPr>
          <w:rFonts w:cs="Arial"/>
          <w:sz w:val="24"/>
          <w:szCs w:val="24"/>
        </w:rPr>
      </w:pPr>
    </w:p>
    <w:p w14:paraId="28E686BF" w14:textId="77777777" w:rsidR="0051534B" w:rsidRPr="0051534B" w:rsidRDefault="0051534B" w:rsidP="0051534B">
      <w:pPr>
        <w:keepNext/>
        <w:spacing w:before="240" w:after="60"/>
        <w:outlineLvl w:val="0"/>
        <w:rPr>
          <w:b/>
          <w:bCs/>
          <w:kern w:val="32"/>
          <w:sz w:val="24"/>
          <w:szCs w:val="32"/>
        </w:rPr>
      </w:pPr>
      <w:bookmarkStart w:id="21" w:name="_Toc103285356"/>
      <w:bookmarkStart w:id="22" w:name="_Toc222909479"/>
      <w:r w:rsidRPr="0051534B">
        <w:rPr>
          <w:b/>
          <w:bCs/>
          <w:kern w:val="32"/>
          <w:sz w:val="24"/>
          <w:szCs w:val="32"/>
        </w:rPr>
        <w:t>POGODBENA KAZEN</w:t>
      </w:r>
      <w:bookmarkEnd w:id="21"/>
      <w:bookmarkEnd w:id="22"/>
      <w:r w:rsidRPr="0051534B">
        <w:rPr>
          <w:b/>
          <w:bCs/>
          <w:kern w:val="32"/>
          <w:sz w:val="24"/>
          <w:szCs w:val="32"/>
        </w:rPr>
        <w:t xml:space="preserve"> </w:t>
      </w:r>
    </w:p>
    <w:p w14:paraId="67604F44" w14:textId="77777777" w:rsidR="0051534B" w:rsidRPr="0051534B" w:rsidRDefault="0051534B" w:rsidP="0051534B"/>
    <w:p w14:paraId="74CDDAC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84E5CBC" w14:textId="0974D2AA"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V kolikor </w:t>
      </w:r>
      <w:r w:rsidR="000374B1">
        <w:rPr>
          <w:rFonts w:asciiTheme="minorHAnsi" w:hAnsiTheme="minorHAnsi" w:cstheme="minorHAnsi"/>
        </w:rPr>
        <w:t>ponudnik</w:t>
      </w:r>
      <w:r w:rsidRPr="0051534B">
        <w:rPr>
          <w:rFonts w:asciiTheme="minorHAnsi" w:hAnsiTheme="minorHAnsi" w:cstheme="minorHAnsi"/>
        </w:rPr>
        <w:t xml:space="preserve"> zamudi dogovorjen rok za izročitev blaga, lahko </w:t>
      </w:r>
      <w:r w:rsidR="000374B1">
        <w:rPr>
          <w:rFonts w:asciiTheme="minorHAnsi" w:hAnsiTheme="minorHAnsi" w:cstheme="minorHAnsi"/>
        </w:rPr>
        <w:t>naročnik</w:t>
      </w:r>
      <w:r w:rsidRPr="0051534B">
        <w:rPr>
          <w:rFonts w:asciiTheme="minorHAnsi" w:hAnsiTheme="minorHAnsi" w:cstheme="minorHAnsi"/>
        </w:rPr>
        <w:t xml:space="preserve"> od p</w:t>
      </w:r>
      <w:r w:rsidR="000374B1">
        <w:rPr>
          <w:rFonts w:asciiTheme="minorHAnsi" w:hAnsiTheme="minorHAnsi" w:cstheme="minorHAnsi"/>
        </w:rPr>
        <w:t xml:space="preserve">onudnika </w:t>
      </w:r>
      <w:r w:rsidRPr="0051534B">
        <w:rPr>
          <w:rFonts w:asciiTheme="minorHAnsi" w:hAnsiTheme="minorHAnsi" w:cstheme="minorHAnsi"/>
        </w:rPr>
        <w:t>zahteva plačilo pogodbene kazni, ki je odvisna od trajanja zamude, in sicer:</w:t>
      </w:r>
    </w:p>
    <w:p w14:paraId="11484F5F" w14:textId="3A820B99"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lastRenderedPageBreak/>
        <w:t>za vsak koledarski dan zamude pogodbeno kazen v višini 0,5</w:t>
      </w:r>
      <w:r w:rsidR="0035508C">
        <w:rPr>
          <w:rFonts w:eastAsia="Calibri" w:cs="Arial"/>
          <w:lang w:eastAsia="en-US"/>
        </w:rPr>
        <w:t xml:space="preserve"> </w:t>
      </w:r>
      <w:r w:rsidRPr="00775398">
        <w:rPr>
          <w:rFonts w:eastAsia="Calibri" w:cs="Arial"/>
          <w:lang w:eastAsia="en-US"/>
        </w:rPr>
        <w:t>% (pet desetin odstotka), vendar skupno največ v višini 10</w:t>
      </w:r>
      <w:r w:rsidR="0035508C">
        <w:rPr>
          <w:rFonts w:eastAsia="Calibri" w:cs="Arial"/>
          <w:lang w:eastAsia="en-US"/>
        </w:rPr>
        <w:t xml:space="preserve"> </w:t>
      </w:r>
      <w:r w:rsidRPr="00775398">
        <w:rPr>
          <w:rFonts w:eastAsia="Calibri" w:cs="Arial"/>
          <w:lang w:eastAsia="en-US"/>
        </w:rPr>
        <w:t xml:space="preserve">% (desetih odstotkov) </w:t>
      </w:r>
      <w:r w:rsidR="003A130D">
        <w:rPr>
          <w:rFonts w:eastAsia="Calibri" w:cs="Arial"/>
          <w:lang w:eastAsia="en-US"/>
        </w:rPr>
        <w:t>vrednosti pogodbe</w:t>
      </w:r>
      <w:r w:rsidR="00196C06" w:rsidRPr="00775398">
        <w:rPr>
          <w:rFonts w:eastAsia="Calibri" w:cs="Arial"/>
          <w:lang w:eastAsia="en-US"/>
        </w:rPr>
        <w:t xml:space="preserve"> z DDV.</w:t>
      </w:r>
    </w:p>
    <w:p w14:paraId="1E19B665" w14:textId="77777777" w:rsidR="0051534B" w:rsidRPr="0051534B" w:rsidRDefault="0051534B" w:rsidP="0051534B">
      <w:pPr>
        <w:rPr>
          <w:rFonts w:asciiTheme="minorHAnsi" w:hAnsiTheme="minorHAnsi" w:cstheme="minorHAnsi"/>
        </w:rPr>
      </w:pPr>
    </w:p>
    <w:p w14:paraId="5B771416" w14:textId="68C7C1C8"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Če bo škoda, ki jo bo zaradi zamude utrpel </w:t>
      </w:r>
      <w:r w:rsidR="000374B1">
        <w:rPr>
          <w:rFonts w:asciiTheme="minorHAnsi" w:hAnsiTheme="minorHAnsi" w:cstheme="minorHAnsi"/>
        </w:rPr>
        <w:t>naročnik</w:t>
      </w:r>
      <w:r w:rsidRPr="0051534B">
        <w:rPr>
          <w:rFonts w:asciiTheme="minorHAnsi" w:hAnsiTheme="minorHAnsi" w:cstheme="minorHAnsi"/>
        </w:rPr>
        <w:t xml:space="preserve"> večja od pogodbene kazni, ima le-ta pravico zahtevati tudi razliko do polne odškodnine.</w:t>
      </w:r>
    </w:p>
    <w:p w14:paraId="024A7034" w14:textId="77777777" w:rsidR="0051534B" w:rsidRPr="0051534B" w:rsidRDefault="0051534B" w:rsidP="0051534B">
      <w:pPr>
        <w:rPr>
          <w:rFonts w:asciiTheme="minorHAnsi" w:hAnsiTheme="minorHAnsi" w:cstheme="minorHAnsi"/>
        </w:rPr>
      </w:pPr>
    </w:p>
    <w:p w14:paraId="7CBF370E" w14:textId="73C8A4AF"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Če </w:t>
      </w:r>
      <w:r w:rsidR="000374B1">
        <w:rPr>
          <w:rFonts w:asciiTheme="minorHAnsi" w:hAnsiTheme="minorHAnsi" w:cstheme="minorHAnsi"/>
        </w:rPr>
        <w:t>ponudnik</w:t>
      </w:r>
      <w:r w:rsidRPr="0051534B">
        <w:rPr>
          <w:rFonts w:asciiTheme="minorHAnsi" w:hAnsiTheme="minorHAnsi" w:cstheme="minorHAnsi"/>
        </w:rPr>
        <w:t xml:space="preserve"> zamudi z izpolnitvijo, ima </w:t>
      </w:r>
      <w:r w:rsidR="000374B1">
        <w:rPr>
          <w:rFonts w:asciiTheme="minorHAnsi" w:hAnsiTheme="minorHAnsi" w:cstheme="minorHAnsi"/>
        </w:rPr>
        <w:t>naročnik</w:t>
      </w:r>
      <w:r w:rsidRPr="0051534B">
        <w:rPr>
          <w:rFonts w:asciiTheme="minorHAnsi" w:hAnsiTheme="minorHAnsi" w:cstheme="minorHAnsi"/>
        </w:rPr>
        <w:t xml:space="preserve"> pravico zahtevati tako izpolnitev obveznosti kot pogodbeno kazen. </w:t>
      </w:r>
    </w:p>
    <w:p w14:paraId="4EB00ED2" w14:textId="77777777" w:rsidR="0051534B" w:rsidRPr="0051534B" w:rsidRDefault="0051534B" w:rsidP="0051534B">
      <w:pPr>
        <w:rPr>
          <w:rFonts w:asciiTheme="minorHAnsi" w:hAnsiTheme="minorHAnsi" w:cstheme="minorHAnsi"/>
        </w:rPr>
      </w:pPr>
    </w:p>
    <w:p w14:paraId="53356D13" w14:textId="419E1F7B" w:rsidR="0051534B" w:rsidRPr="0051534B" w:rsidRDefault="0051534B" w:rsidP="797DB3EE">
      <w:pPr>
        <w:rPr>
          <w:rFonts w:asciiTheme="minorHAnsi" w:hAnsiTheme="minorHAnsi" w:cstheme="minorBidi"/>
        </w:rPr>
      </w:pPr>
      <w:r w:rsidRPr="3AEA3A25">
        <w:rPr>
          <w:rFonts w:asciiTheme="minorHAnsi" w:hAnsiTheme="minorHAnsi" w:cstheme="minorBidi"/>
        </w:rPr>
        <w:t xml:space="preserve">Pravica zaračunati pogodbeno kazen za zamudo ni pogojena z nastankom škode </w:t>
      </w:r>
      <w:r w:rsidR="000374B1">
        <w:rPr>
          <w:rFonts w:asciiTheme="minorHAnsi" w:hAnsiTheme="minorHAnsi" w:cstheme="minorBidi"/>
        </w:rPr>
        <w:t>naročniku</w:t>
      </w:r>
      <w:r w:rsidRPr="3AEA3A25">
        <w:rPr>
          <w:rFonts w:asciiTheme="minorHAnsi" w:hAnsiTheme="minorHAnsi" w:cstheme="minorBidi"/>
        </w:rPr>
        <w:t xml:space="preserve">. </w:t>
      </w:r>
    </w:p>
    <w:p w14:paraId="43A64320" w14:textId="77777777" w:rsidR="0051534B" w:rsidRPr="0051534B" w:rsidRDefault="0051534B" w:rsidP="0051534B">
      <w:pPr>
        <w:rPr>
          <w:rFonts w:asciiTheme="minorHAnsi" w:hAnsiTheme="minorHAnsi" w:cstheme="minorHAnsi"/>
        </w:rPr>
      </w:pPr>
    </w:p>
    <w:p w14:paraId="5C69F891" w14:textId="5AD7675B" w:rsidR="0051534B" w:rsidRPr="0051534B" w:rsidRDefault="000374B1" w:rsidP="797DB3EE">
      <w:pPr>
        <w:rPr>
          <w:rFonts w:asciiTheme="minorHAnsi" w:hAnsiTheme="minorHAnsi" w:cstheme="minorBidi"/>
        </w:rPr>
      </w:pPr>
      <w:r>
        <w:rPr>
          <w:rFonts w:asciiTheme="minorHAnsi" w:hAnsiTheme="minorHAnsi" w:cstheme="minorBidi"/>
        </w:rPr>
        <w:t xml:space="preserve">Ponudnik </w:t>
      </w:r>
      <w:r w:rsidR="0051534B" w:rsidRPr="797DB3EE">
        <w:rPr>
          <w:rFonts w:asciiTheme="minorHAnsi" w:hAnsiTheme="minorHAnsi" w:cstheme="minorBidi"/>
        </w:rPr>
        <w:t xml:space="preserve"> je dolžan pogodbeno kazen zaradi zamude plačati v roku osmih (8) dni od prejema zahtevka (računa) </w:t>
      </w:r>
      <w:r w:rsidR="00EE2DAA">
        <w:rPr>
          <w:rFonts w:asciiTheme="minorHAnsi" w:hAnsiTheme="minorHAnsi" w:cstheme="minorBidi"/>
        </w:rPr>
        <w:t>naročnika</w:t>
      </w:r>
      <w:r w:rsidR="0051534B" w:rsidRPr="797DB3EE">
        <w:rPr>
          <w:rFonts w:asciiTheme="minorHAnsi" w:hAnsiTheme="minorHAnsi" w:cstheme="minorBidi"/>
        </w:rPr>
        <w:t xml:space="preserve">. </w:t>
      </w:r>
      <w:r>
        <w:rPr>
          <w:rFonts w:asciiTheme="minorHAnsi" w:hAnsiTheme="minorHAnsi" w:cstheme="minorBidi"/>
        </w:rPr>
        <w:t>Naročnik</w:t>
      </w:r>
      <w:r w:rsidR="0051534B" w:rsidRPr="797DB3EE">
        <w:rPr>
          <w:rFonts w:asciiTheme="minorHAnsi" w:hAnsiTheme="minorHAnsi" w:cstheme="minorBidi"/>
        </w:rPr>
        <w:t xml:space="preserve"> si pridržuje pravico pobotati pogodbeno kazen z zneski odprtih terjatev </w:t>
      </w:r>
      <w:r>
        <w:rPr>
          <w:rFonts w:asciiTheme="minorHAnsi" w:hAnsiTheme="minorHAnsi" w:cstheme="minorBidi"/>
        </w:rPr>
        <w:t>ponudnika</w:t>
      </w:r>
      <w:r w:rsidR="0051534B" w:rsidRPr="797DB3EE">
        <w:rPr>
          <w:rFonts w:asciiTheme="minorHAnsi" w:hAnsiTheme="minorHAnsi" w:cstheme="minorBidi"/>
        </w:rPr>
        <w:t xml:space="preserve"> do </w:t>
      </w:r>
      <w:r>
        <w:rPr>
          <w:rFonts w:asciiTheme="minorHAnsi" w:hAnsiTheme="minorHAnsi" w:cstheme="minorBidi"/>
        </w:rPr>
        <w:t>naročnika</w:t>
      </w:r>
      <w:r w:rsidR="0051534B" w:rsidRPr="797DB3EE">
        <w:rPr>
          <w:rFonts w:asciiTheme="minorHAnsi" w:hAnsiTheme="minorHAnsi" w:cstheme="minorBidi"/>
        </w:rPr>
        <w:t>.</w:t>
      </w:r>
    </w:p>
    <w:p w14:paraId="6871B9A0" w14:textId="77777777" w:rsidR="0051534B" w:rsidRPr="00011C66" w:rsidRDefault="0051534B" w:rsidP="0051534B"/>
    <w:p w14:paraId="51238DA9" w14:textId="5DDC36C0" w:rsidR="0051534B" w:rsidRDefault="0051534B" w:rsidP="00011C66">
      <w:pPr>
        <w:keepNext/>
        <w:spacing w:before="240" w:after="60"/>
        <w:outlineLvl w:val="0"/>
        <w:rPr>
          <w:b/>
          <w:bCs/>
          <w:kern w:val="32"/>
          <w:sz w:val="24"/>
          <w:szCs w:val="32"/>
        </w:rPr>
      </w:pPr>
      <w:bookmarkStart w:id="23" w:name="_Toc222909480"/>
      <w:r w:rsidRPr="00011C66">
        <w:rPr>
          <w:b/>
          <w:bCs/>
          <w:kern w:val="32"/>
          <w:sz w:val="24"/>
          <w:szCs w:val="32"/>
        </w:rPr>
        <w:t>POVRNITEV ŠKODE</w:t>
      </w:r>
      <w:bookmarkEnd w:id="23"/>
    </w:p>
    <w:p w14:paraId="642D477A" w14:textId="77777777" w:rsidR="00011C66" w:rsidRPr="00011C66" w:rsidRDefault="00011C66" w:rsidP="00011C66"/>
    <w:p w14:paraId="5BFE7C1C"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CEC37B5" w14:textId="6F665FEB" w:rsidR="0051534B" w:rsidRPr="0051534B" w:rsidRDefault="0051534B" w:rsidP="0051534B">
      <w:r w:rsidRPr="0051534B">
        <w:t xml:space="preserve">V primeru, če bi </w:t>
      </w:r>
      <w:r w:rsidR="002E0613">
        <w:t>naročniku</w:t>
      </w:r>
      <w:r w:rsidRPr="0051534B">
        <w:t xml:space="preserve"> nastala zaradi neizpolnjevanja obveznosti </w:t>
      </w:r>
      <w:r w:rsidR="002E0613">
        <w:t>ponudnika</w:t>
      </w:r>
      <w:r w:rsidRPr="0051534B">
        <w:t xml:space="preserve">, ki so dogovorjene s to pogodbo, škoda, bo </w:t>
      </w:r>
      <w:r w:rsidR="002E0613">
        <w:t>naročnik</w:t>
      </w:r>
      <w:r w:rsidRPr="0051534B">
        <w:t xml:space="preserve"> povrnitev škode uveljavljal </w:t>
      </w:r>
      <w:r w:rsidRPr="0051534B">
        <w:rPr>
          <w:rFonts w:asciiTheme="minorHAnsi" w:hAnsiTheme="minorHAnsi" w:cstheme="minorHAnsi"/>
        </w:rPr>
        <w:t>po splošnih načelih odškodninske odgovornosti, neodvisno od uveljavljanja pogodbene kazni</w:t>
      </w:r>
      <w:r w:rsidRPr="0051534B">
        <w:t xml:space="preserve"> ali unovčitve finančnega zavarovanja. </w:t>
      </w:r>
    </w:p>
    <w:p w14:paraId="1D21E60F" w14:textId="77777777" w:rsidR="0051534B" w:rsidRPr="0051534B" w:rsidRDefault="0051534B" w:rsidP="0051534B"/>
    <w:p w14:paraId="388395FB" w14:textId="1C4E373B" w:rsidR="0051534B" w:rsidRPr="0051534B" w:rsidRDefault="0051534B" w:rsidP="797DB3EE">
      <w:pPr>
        <w:rPr>
          <w:rFonts w:asciiTheme="minorHAnsi" w:hAnsiTheme="minorHAnsi" w:cstheme="minorBidi"/>
        </w:rPr>
      </w:pPr>
      <w:r w:rsidRPr="797DB3EE">
        <w:rPr>
          <w:rFonts w:asciiTheme="minorHAnsi" w:hAnsiTheme="minorHAnsi" w:cstheme="minorBidi"/>
        </w:rPr>
        <w:t xml:space="preserve">Škodo, </w:t>
      </w:r>
      <w:r w:rsidR="002E0613">
        <w:rPr>
          <w:rFonts w:asciiTheme="minorHAnsi" w:hAnsiTheme="minorHAnsi" w:cstheme="minorBidi"/>
        </w:rPr>
        <w:t>naročnik</w:t>
      </w:r>
      <w:r w:rsidRPr="797DB3EE">
        <w:rPr>
          <w:rFonts w:asciiTheme="minorHAnsi" w:hAnsiTheme="minorHAnsi" w:cstheme="minorBidi"/>
        </w:rPr>
        <w:t xml:space="preserve"> in </w:t>
      </w:r>
      <w:r w:rsidR="002E0613">
        <w:rPr>
          <w:rFonts w:asciiTheme="minorHAnsi" w:hAnsiTheme="minorHAnsi" w:cstheme="minorBidi"/>
        </w:rPr>
        <w:t>ponudnik</w:t>
      </w:r>
      <w:r w:rsidRPr="797DB3EE">
        <w:rPr>
          <w:rFonts w:asciiTheme="minorHAnsi" w:hAnsiTheme="minorHAnsi" w:cstheme="minorBidi"/>
        </w:rPr>
        <w:t xml:space="preserve"> pobotata pri plačilu. V kolikor navedeno ni mogoče, mora </w:t>
      </w:r>
      <w:r w:rsidR="002E0613">
        <w:rPr>
          <w:rFonts w:asciiTheme="minorHAnsi" w:hAnsiTheme="minorHAnsi" w:cstheme="minorBidi"/>
        </w:rPr>
        <w:t>ponudnik</w:t>
      </w:r>
      <w:r w:rsidRPr="797DB3EE">
        <w:rPr>
          <w:rFonts w:asciiTheme="minorHAnsi" w:hAnsiTheme="minorHAnsi" w:cstheme="minorBidi"/>
        </w:rPr>
        <w:t xml:space="preserve"> plačati v roku osmih (8) dni od prejema računa.</w:t>
      </w:r>
    </w:p>
    <w:p w14:paraId="2B1D916E" w14:textId="77777777" w:rsidR="0051534B" w:rsidRPr="0051534B" w:rsidRDefault="0051534B" w:rsidP="0051534B"/>
    <w:p w14:paraId="2860FB3C" w14:textId="619B2C43" w:rsidR="0051534B" w:rsidRPr="0051534B" w:rsidRDefault="0051534B" w:rsidP="0051534B">
      <w:pPr>
        <w:rPr>
          <w:rFonts w:cs="Arial"/>
        </w:rPr>
      </w:pPr>
      <w:r w:rsidRPr="0051534B">
        <w:t xml:space="preserve">Prav tako si </w:t>
      </w:r>
      <w:r w:rsidR="002E0613">
        <w:t>naročnik</w:t>
      </w:r>
      <w:r w:rsidRPr="0051534B">
        <w:t xml:space="preserve"> v primeru, ko odstopi od pogodbe, iz razlogov, ki so na strani </w:t>
      </w:r>
      <w:r w:rsidR="002E0613">
        <w:t xml:space="preserve">ponudnika </w:t>
      </w:r>
      <w:r w:rsidRPr="0051534B">
        <w:t xml:space="preserve">pridržuje pravico, da </w:t>
      </w:r>
      <w:r w:rsidRPr="0051534B">
        <w:rPr>
          <w:rFonts w:cs="Arial"/>
        </w:rPr>
        <w:t xml:space="preserve">na stroške </w:t>
      </w:r>
      <w:r w:rsidR="002E0613">
        <w:rPr>
          <w:rFonts w:cs="Arial"/>
        </w:rPr>
        <w:t>ponudnika</w:t>
      </w:r>
      <w:r w:rsidRPr="0051534B">
        <w:rPr>
          <w:rFonts w:cs="Arial"/>
        </w:rPr>
        <w:t xml:space="preserve"> kupi istovrstno blago enakih količin na osnovi </w:t>
      </w:r>
      <w:bookmarkStart w:id="24" w:name="_Hlk103171819"/>
      <w:r w:rsidRPr="0051534B">
        <w:rPr>
          <w:rFonts w:cs="Arial"/>
        </w:rPr>
        <w:t>oz. po pravilih</w:t>
      </w:r>
      <w:bookmarkEnd w:id="24"/>
      <w:r w:rsidRPr="0051534B">
        <w:rPr>
          <w:rFonts w:cs="Arial"/>
        </w:rPr>
        <w:t xml:space="preserve"> kritnega nakupa drugje in hkrati zahteva od p</w:t>
      </w:r>
      <w:r w:rsidR="002E0613">
        <w:rPr>
          <w:rFonts w:cs="Arial"/>
        </w:rPr>
        <w:t>onudnika</w:t>
      </w:r>
      <w:r w:rsidRPr="0051534B">
        <w:rPr>
          <w:rFonts w:cs="Arial"/>
        </w:rPr>
        <w:t xml:space="preserve"> povračilo škode.</w:t>
      </w:r>
    </w:p>
    <w:p w14:paraId="2B92F135" w14:textId="40690B69" w:rsidR="0051534B" w:rsidRDefault="0051534B" w:rsidP="0051534B">
      <w:pPr>
        <w:rPr>
          <w:rFonts w:cs="Arial"/>
        </w:rPr>
      </w:pPr>
    </w:p>
    <w:p w14:paraId="3F3C51E0" w14:textId="77777777" w:rsidR="0051534B" w:rsidRPr="0051534B" w:rsidRDefault="0051534B" w:rsidP="0051534B">
      <w:pPr>
        <w:keepNext/>
        <w:spacing w:before="240" w:line="259" w:lineRule="auto"/>
        <w:outlineLvl w:val="0"/>
        <w:rPr>
          <w:b/>
          <w:bCs/>
          <w:kern w:val="32"/>
          <w:sz w:val="24"/>
          <w:szCs w:val="32"/>
        </w:rPr>
      </w:pPr>
      <w:bookmarkStart w:id="25" w:name="_Toc103285357"/>
      <w:bookmarkStart w:id="26" w:name="_Toc222909481"/>
      <w:r w:rsidRPr="0051534B">
        <w:rPr>
          <w:b/>
          <w:bCs/>
          <w:kern w:val="32"/>
          <w:sz w:val="24"/>
          <w:szCs w:val="32"/>
        </w:rPr>
        <w:t>SKRBNIKI POGODBE</w:t>
      </w:r>
      <w:bookmarkEnd w:id="25"/>
      <w:bookmarkEnd w:id="26"/>
      <w:r w:rsidRPr="0051534B">
        <w:rPr>
          <w:b/>
          <w:bCs/>
          <w:kern w:val="32"/>
          <w:sz w:val="24"/>
          <w:szCs w:val="32"/>
        </w:rPr>
        <w:t xml:space="preserve"> </w:t>
      </w:r>
    </w:p>
    <w:p w14:paraId="081DCD21" w14:textId="77777777" w:rsidR="0051534B" w:rsidRPr="0051534B" w:rsidRDefault="0051534B" w:rsidP="0051534B"/>
    <w:p w14:paraId="7A531AC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6137B33D" w14:textId="77777777" w:rsidR="0051534B" w:rsidRPr="0051534B" w:rsidRDefault="0051534B" w:rsidP="0051534B">
      <w:pPr>
        <w:rPr>
          <w:rFonts w:cs="Arial"/>
        </w:rPr>
      </w:pPr>
      <w:r w:rsidRPr="0051534B">
        <w:rPr>
          <w:rFonts w:cs="Arial"/>
        </w:rPr>
        <w:t>Podpisniki te pogodbe imenujejo naslednje skrbnike:</w:t>
      </w:r>
    </w:p>
    <w:p w14:paraId="0179510F" w14:textId="77777777" w:rsidR="003C2139" w:rsidRDefault="003C2139" w:rsidP="0051534B">
      <w:pPr>
        <w:rPr>
          <w:rFonts w:cs="Arial"/>
          <w:b/>
          <w:i/>
        </w:rPr>
      </w:pPr>
    </w:p>
    <w:p w14:paraId="381651DC" w14:textId="0B101F43" w:rsidR="0051534B" w:rsidRPr="0051534B" w:rsidRDefault="002E0613" w:rsidP="0051534B">
      <w:pPr>
        <w:rPr>
          <w:rFonts w:cs="Arial"/>
          <w:b/>
          <w:i/>
        </w:rPr>
      </w:pPr>
      <w:r>
        <w:rPr>
          <w:rFonts w:cs="Arial"/>
          <w:b/>
          <w:i/>
        </w:rPr>
        <w:t>naročnik</w:t>
      </w:r>
      <w:r w:rsidR="0051534B" w:rsidRPr="0051534B">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51534B" w:rsidRPr="0051534B" w14:paraId="3E0E8FD8" w14:textId="77777777" w:rsidTr="4F9A071C">
        <w:tc>
          <w:tcPr>
            <w:tcW w:w="3983" w:type="dxa"/>
          </w:tcPr>
          <w:p w14:paraId="4B4F3FA9" w14:textId="77777777" w:rsidR="0051534B" w:rsidRPr="0051534B" w:rsidRDefault="0051534B" w:rsidP="0051534B">
            <w:pPr>
              <w:jc w:val="center"/>
              <w:rPr>
                <w:rFonts w:cs="Arial"/>
                <w:b/>
              </w:rPr>
            </w:pPr>
            <w:r w:rsidRPr="0051534B">
              <w:rPr>
                <w:rFonts w:cs="Arial"/>
                <w:b/>
              </w:rPr>
              <w:t>Imenovanje</w:t>
            </w:r>
          </w:p>
        </w:tc>
        <w:tc>
          <w:tcPr>
            <w:tcW w:w="2794" w:type="dxa"/>
          </w:tcPr>
          <w:p w14:paraId="3A4A0EF6" w14:textId="77777777" w:rsidR="0051534B" w:rsidRPr="0051534B" w:rsidRDefault="0051534B" w:rsidP="0051534B">
            <w:pPr>
              <w:jc w:val="center"/>
              <w:rPr>
                <w:rFonts w:cs="Arial"/>
                <w:b/>
              </w:rPr>
            </w:pPr>
            <w:r w:rsidRPr="0051534B">
              <w:rPr>
                <w:rFonts w:cs="Arial"/>
                <w:b/>
              </w:rPr>
              <w:t>Ime in priimek</w:t>
            </w:r>
          </w:p>
        </w:tc>
        <w:tc>
          <w:tcPr>
            <w:tcW w:w="2245" w:type="dxa"/>
          </w:tcPr>
          <w:p w14:paraId="462CC1AB" w14:textId="77777777" w:rsidR="0051534B" w:rsidRPr="0051534B" w:rsidRDefault="0051534B" w:rsidP="0051534B">
            <w:pPr>
              <w:jc w:val="center"/>
              <w:rPr>
                <w:rFonts w:cs="Arial"/>
                <w:b/>
              </w:rPr>
            </w:pPr>
            <w:r w:rsidRPr="0051534B">
              <w:rPr>
                <w:rFonts w:cs="Arial"/>
                <w:b/>
              </w:rPr>
              <w:t>Kontaktni podatki</w:t>
            </w:r>
          </w:p>
        </w:tc>
      </w:tr>
      <w:tr w:rsidR="0051534B" w:rsidRPr="0051534B" w14:paraId="1D0A9B7B" w14:textId="77777777" w:rsidTr="4F9A071C">
        <w:tc>
          <w:tcPr>
            <w:tcW w:w="3983" w:type="dxa"/>
          </w:tcPr>
          <w:p w14:paraId="4FB11953" w14:textId="77777777" w:rsidR="0051534B" w:rsidRPr="0051534B" w:rsidRDefault="0051534B" w:rsidP="0051534B">
            <w:pPr>
              <w:rPr>
                <w:rFonts w:cs="Arial"/>
              </w:rPr>
            </w:pPr>
            <w:r w:rsidRPr="0051534B">
              <w:rPr>
                <w:rFonts w:cs="Arial"/>
              </w:rPr>
              <w:t>Skrbnik pogodbe:</w:t>
            </w:r>
          </w:p>
        </w:tc>
        <w:tc>
          <w:tcPr>
            <w:tcW w:w="2794" w:type="dxa"/>
          </w:tcPr>
          <w:p w14:paraId="58256668" w14:textId="39C1ED89" w:rsidR="0051534B" w:rsidRPr="0051534B" w:rsidRDefault="002365A8" w:rsidP="0051534B">
            <w:pPr>
              <w:rPr>
                <w:rFonts w:cs="Arial"/>
              </w:rPr>
            </w:pPr>
            <w:r>
              <w:rPr>
                <w:rFonts w:cs="Arial"/>
              </w:rPr>
              <w:t>Darja Blatnik</w:t>
            </w:r>
          </w:p>
        </w:tc>
        <w:tc>
          <w:tcPr>
            <w:tcW w:w="2245" w:type="dxa"/>
          </w:tcPr>
          <w:p w14:paraId="2DD69B25" w14:textId="681D90AF" w:rsidR="0051534B" w:rsidRPr="0051534B" w:rsidRDefault="002365A8" w:rsidP="002365A8">
            <w:pPr>
              <w:rPr>
                <w:rFonts w:cs="Arial"/>
              </w:rPr>
            </w:pPr>
            <w:r>
              <w:rPr>
                <w:rFonts w:cs="Arial"/>
              </w:rPr>
              <w:t>sdbr@dbr.si</w:t>
            </w:r>
          </w:p>
        </w:tc>
      </w:tr>
    </w:tbl>
    <w:p w14:paraId="66213E0D" w14:textId="6D051BEA" w:rsidR="4F9A071C" w:rsidRDefault="4F9A071C"/>
    <w:p w14:paraId="3AFB8AA3" w14:textId="77777777" w:rsidR="0051534B" w:rsidRPr="0051534B" w:rsidRDefault="0051534B" w:rsidP="0051534B">
      <w:pPr>
        <w:rPr>
          <w:rFonts w:cs="Arial"/>
        </w:rPr>
      </w:pPr>
    </w:p>
    <w:p w14:paraId="5F025798" w14:textId="0066A3EC" w:rsidR="0051534B" w:rsidRPr="0051534B" w:rsidRDefault="002E0613" w:rsidP="0051534B">
      <w:pPr>
        <w:rPr>
          <w:rFonts w:cs="Arial"/>
          <w:b/>
          <w:i/>
        </w:rPr>
      </w:pPr>
      <w:r>
        <w:rPr>
          <w:rFonts w:cs="Arial"/>
          <w:b/>
          <w:i/>
        </w:rPr>
        <w:t>ponudnik</w:t>
      </w:r>
      <w:r w:rsidR="0051534B" w:rsidRPr="0051534B">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51534B" w:rsidRPr="0051534B" w14:paraId="19ECB03B" w14:textId="77777777" w:rsidTr="4F9A071C">
        <w:tc>
          <w:tcPr>
            <w:tcW w:w="3982" w:type="dxa"/>
          </w:tcPr>
          <w:p w14:paraId="77E74DE3" w14:textId="77777777" w:rsidR="0051534B" w:rsidRPr="0051534B" w:rsidRDefault="0051534B" w:rsidP="0051534B">
            <w:pPr>
              <w:jc w:val="center"/>
              <w:rPr>
                <w:rFonts w:cs="Arial"/>
                <w:b/>
              </w:rPr>
            </w:pPr>
            <w:r w:rsidRPr="0051534B">
              <w:rPr>
                <w:rFonts w:cs="Arial"/>
                <w:b/>
              </w:rPr>
              <w:t>Imenovanje</w:t>
            </w:r>
          </w:p>
        </w:tc>
        <w:tc>
          <w:tcPr>
            <w:tcW w:w="2795" w:type="dxa"/>
          </w:tcPr>
          <w:p w14:paraId="7FA3FE57" w14:textId="77777777" w:rsidR="0051534B" w:rsidRPr="0051534B" w:rsidRDefault="0051534B" w:rsidP="0051534B">
            <w:pPr>
              <w:jc w:val="center"/>
              <w:rPr>
                <w:rFonts w:cs="Arial"/>
                <w:b/>
              </w:rPr>
            </w:pPr>
            <w:r w:rsidRPr="0051534B">
              <w:rPr>
                <w:rFonts w:cs="Arial"/>
                <w:b/>
              </w:rPr>
              <w:t>Ime in priimek</w:t>
            </w:r>
          </w:p>
        </w:tc>
        <w:tc>
          <w:tcPr>
            <w:tcW w:w="2245" w:type="dxa"/>
          </w:tcPr>
          <w:p w14:paraId="516139A1" w14:textId="77777777" w:rsidR="0051534B" w:rsidRPr="0051534B" w:rsidRDefault="0051534B" w:rsidP="0051534B">
            <w:pPr>
              <w:jc w:val="center"/>
              <w:rPr>
                <w:rFonts w:cs="Arial"/>
                <w:b/>
              </w:rPr>
            </w:pPr>
            <w:r w:rsidRPr="0051534B">
              <w:rPr>
                <w:rFonts w:cs="Arial"/>
                <w:b/>
              </w:rPr>
              <w:t>Kontaktni podatki</w:t>
            </w:r>
          </w:p>
        </w:tc>
      </w:tr>
      <w:tr w:rsidR="0051534B" w:rsidRPr="0051534B" w14:paraId="492456B4" w14:textId="77777777" w:rsidTr="4F9A071C">
        <w:tc>
          <w:tcPr>
            <w:tcW w:w="3982" w:type="dxa"/>
          </w:tcPr>
          <w:p w14:paraId="283179A3" w14:textId="77777777" w:rsidR="0051534B" w:rsidRPr="0051534B" w:rsidRDefault="0051534B" w:rsidP="0051534B">
            <w:pPr>
              <w:rPr>
                <w:rFonts w:cs="Arial"/>
              </w:rPr>
            </w:pPr>
            <w:r w:rsidRPr="0051534B">
              <w:rPr>
                <w:rFonts w:cs="Arial"/>
              </w:rPr>
              <w:t>Skrbnik pogodbe:</w:t>
            </w:r>
          </w:p>
        </w:tc>
        <w:tc>
          <w:tcPr>
            <w:tcW w:w="2795" w:type="dxa"/>
          </w:tcPr>
          <w:p w14:paraId="0D143085" w14:textId="77777777" w:rsidR="0051534B" w:rsidRPr="0051534B" w:rsidRDefault="0051534B" w:rsidP="0051534B">
            <w:pPr>
              <w:rPr>
                <w:rFonts w:cs="Arial"/>
              </w:rPr>
            </w:pPr>
          </w:p>
        </w:tc>
        <w:tc>
          <w:tcPr>
            <w:tcW w:w="2245" w:type="dxa"/>
          </w:tcPr>
          <w:p w14:paraId="5A960AAC" w14:textId="77777777" w:rsidR="0051534B" w:rsidRPr="0051534B" w:rsidRDefault="0051534B" w:rsidP="0051534B">
            <w:pPr>
              <w:rPr>
                <w:rFonts w:cs="Arial"/>
              </w:rPr>
            </w:pPr>
          </w:p>
        </w:tc>
      </w:tr>
    </w:tbl>
    <w:p w14:paraId="10A26074" w14:textId="77777777" w:rsidR="00A5693E" w:rsidRPr="00A5693E" w:rsidRDefault="00A5693E" w:rsidP="00A5693E">
      <w:bookmarkStart w:id="27" w:name="_Toc103285358"/>
    </w:p>
    <w:p w14:paraId="4E01694D" w14:textId="6591421E" w:rsidR="0051534B" w:rsidRPr="0051534B" w:rsidRDefault="0051534B" w:rsidP="0051534B">
      <w:pPr>
        <w:keepNext/>
        <w:spacing w:before="240" w:after="60"/>
        <w:outlineLvl w:val="0"/>
        <w:rPr>
          <w:b/>
          <w:bCs/>
          <w:kern w:val="32"/>
          <w:sz w:val="24"/>
          <w:szCs w:val="32"/>
        </w:rPr>
      </w:pPr>
      <w:bookmarkStart w:id="28" w:name="_Toc222909482"/>
      <w:r w:rsidRPr="0051534B">
        <w:rPr>
          <w:b/>
          <w:bCs/>
          <w:kern w:val="32"/>
          <w:sz w:val="24"/>
          <w:szCs w:val="32"/>
        </w:rPr>
        <w:t>POSLOVNA SKRIVNOST</w:t>
      </w:r>
      <w:bookmarkEnd w:id="27"/>
      <w:bookmarkEnd w:id="28"/>
    </w:p>
    <w:p w14:paraId="27319660" w14:textId="77777777" w:rsidR="0051534B" w:rsidRPr="0051534B" w:rsidRDefault="0051534B" w:rsidP="0051534B"/>
    <w:p w14:paraId="3462ADD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8B36665" w14:textId="75088C46" w:rsidR="0051534B" w:rsidRPr="0051534B" w:rsidRDefault="00FB786F" w:rsidP="0051534B">
      <w:pPr>
        <w:overflowPunct w:val="0"/>
        <w:autoSpaceDE w:val="0"/>
        <w:autoSpaceDN w:val="0"/>
        <w:adjustRightInd w:val="0"/>
        <w:ind w:right="-2"/>
        <w:textAlignment w:val="baseline"/>
        <w:rPr>
          <w:rFonts w:cs="Arial"/>
        </w:rPr>
      </w:pPr>
      <w:r>
        <w:rPr>
          <w:rFonts w:cs="Arial"/>
        </w:rPr>
        <w:t>Ponudnik</w:t>
      </w:r>
      <w:r w:rsidR="0051534B" w:rsidRPr="0051534B">
        <w:rPr>
          <w:rFonts w:cs="Arial"/>
        </w:rPr>
        <w:t xml:space="preserve"> se zavezuje kot poslovno skrivnost varovati vse informacije, dokumente in druge podatke v zvezi z naročilom, za katere bo izvedel pri izvrševanju te pogodbe in se zavezuje, da jih bo uporabljal izključno v zvezi z izvedbo te pogodbe in jih ne bo sporočil tretjim osebam </w:t>
      </w:r>
      <w:r w:rsidR="0051534B" w:rsidRPr="0051534B">
        <w:rPr>
          <w:rFonts w:cs="Arial"/>
        </w:rPr>
        <w:lastRenderedPageBreak/>
        <w:t xml:space="preserve">ali jih kakorkoli uporabil naprej. Dolžnost varovanja zaupnih podatkov v skladu s to pogodbo zavezuje vse </w:t>
      </w:r>
      <w:r>
        <w:rPr>
          <w:rFonts w:cs="Arial"/>
        </w:rPr>
        <w:t xml:space="preserve">ponudnikove </w:t>
      </w:r>
      <w:r w:rsidR="0051534B" w:rsidRPr="0051534B">
        <w:rPr>
          <w:rFonts w:cs="Arial"/>
        </w:rPr>
        <w:t>podizvajalce, sodelavce ter zaposlene, vključno s tistimi, ki opravljajo delo na drugih pravnih podlagah in ne po pogodbi o zaposlitvi, ter vse tudi po prenehanju sodelovanja oz. zaposlitve.</w:t>
      </w:r>
    </w:p>
    <w:p w14:paraId="256C1C5E" w14:textId="77777777" w:rsidR="0051534B" w:rsidRPr="0051534B" w:rsidRDefault="0051534B" w:rsidP="0051534B">
      <w:pPr>
        <w:overflowPunct w:val="0"/>
        <w:autoSpaceDE w:val="0"/>
        <w:autoSpaceDN w:val="0"/>
        <w:adjustRightInd w:val="0"/>
        <w:ind w:right="-2"/>
        <w:textAlignment w:val="baseline"/>
        <w:rPr>
          <w:rFonts w:cs="Arial"/>
        </w:rPr>
      </w:pPr>
    </w:p>
    <w:p w14:paraId="3F88F64D"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 xml:space="preserve">Obveznost varovanja poslovne skrivnosti se nanaša tako na čas izvrševanja te pogodbe, kot tudi na čas po tem, razen če se stranki ne dogovorita drugače. </w:t>
      </w:r>
    </w:p>
    <w:p w14:paraId="045DABA3" w14:textId="77777777" w:rsidR="0051534B" w:rsidRPr="0051534B" w:rsidRDefault="0051534B" w:rsidP="0051534B">
      <w:pPr>
        <w:overflowPunct w:val="0"/>
        <w:autoSpaceDE w:val="0"/>
        <w:autoSpaceDN w:val="0"/>
        <w:adjustRightInd w:val="0"/>
        <w:ind w:right="-2"/>
        <w:textAlignment w:val="baseline"/>
        <w:rPr>
          <w:rFonts w:cs="Arial"/>
        </w:rPr>
      </w:pPr>
    </w:p>
    <w:p w14:paraId="188E4084" w14:textId="1181EF32" w:rsidR="0051534B" w:rsidRPr="0051534B" w:rsidRDefault="00FB786F" w:rsidP="0051534B">
      <w:pPr>
        <w:overflowPunct w:val="0"/>
        <w:autoSpaceDE w:val="0"/>
        <w:autoSpaceDN w:val="0"/>
        <w:adjustRightInd w:val="0"/>
        <w:ind w:right="-2"/>
        <w:textAlignment w:val="baseline"/>
        <w:rPr>
          <w:rFonts w:cs="Arial"/>
        </w:rPr>
      </w:pPr>
      <w:r>
        <w:rPr>
          <w:rFonts w:cs="Arial"/>
        </w:rPr>
        <w:t>Ponudnik</w:t>
      </w:r>
      <w:r w:rsidR="0051534B" w:rsidRPr="0051534B">
        <w:rPr>
          <w:rFonts w:cs="Arial"/>
        </w:rPr>
        <w:t xml:space="preserve"> se zavezuje, da bo:</w:t>
      </w:r>
    </w:p>
    <w:p w14:paraId="244DD98D"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opravil vse potrebne aktivnosti, da bodo varovani podatki ostali zaupni ter varni pred krajo ali kakršnokoli protipravno odsvojitvijo;</w:t>
      </w:r>
    </w:p>
    <w:p w14:paraId="599FC8A4" w14:textId="181DBB35"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posredovane podatke uporabil samo za izvedbo te pogodbe;</w:t>
      </w:r>
    </w:p>
    <w:p w14:paraId="61E13449" w14:textId="2F0730D6"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 xml:space="preserve">po poteku te pogodbe </w:t>
      </w:r>
      <w:r w:rsidR="00EE2DAA">
        <w:rPr>
          <w:rFonts w:eastAsia="Calibri" w:cs="Arial"/>
          <w:lang w:eastAsia="en-US"/>
        </w:rPr>
        <w:t>naročniku</w:t>
      </w:r>
      <w:r w:rsidRPr="0051534B">
        <w:rPr>
          <w:rFonts w:eastAsia="Calibri" w:cs="Arial"/>
          <w:lang w:eastAsia="en-US"/>
        </w:rPr>
        <w:t xml:space="preserve"> vrnil ali uničil vse podatke, ki jih je od </w:t>
      </w:r>
      <w:r w:rsidR="00FB786F">
        <w:rPr>
          <w:rFonts w:eastAsia="Calibri" w:cs="Arial"/>
          <w:lang w:eastAsia="en-US"/>
        </w:rPr>
        <w:t>naročnika</w:t>
      </w:r>
      <w:r w:rsidRPr="0051534B">
        <w:rPr>
          <w:rFonts w:eastAsia="Calibri" w:cs="Arial"/>
          <w:lang w:eastAsia="en-US"/>
        </w:rPr>
        <w:t xml:space="preserve"> pridobil v času trajanja te pogodbe, vključujoč morebitne kopije.</w:t>
      </w:r>
    </w:p>
    <w:p w14:paraId="179FC643" w14:textId="77777777" w:rsidR="0051534B" w:rsidRPr="0051534B" w:rsidRDefault="0051534B" w:rsidP="0051534B">
      <w:pPr>
        <w:overflowPunct w:val="0"/>
        <w:autoSpaceDE w:val="0"/>
        <w:autoSpaceDN w:val="0"/>
        <w:adjustRightInd w:val="0"/>
        <w:spacing w:line="276" w:lineRule="auto"/>
        <w:ind w:left="360" w:right="-2"/>
        <w:contextualSpacing/>
        <w:textAlignment w:val="baseline"/>
        <w:rPr>
          <w:rFonts w:eastAsia="Calibri" w:cs="Arial"/>
          <w:lang w:eastAsia="en-US"/>
        </w:rPr>
      </w:pPr>
    </w:p>
    <w:p w14:paraId="6785C7D6" w14:textId="77777777" w:rsidR="0051534B" w:rsidRPr="0051534B" w:rsidRDefault="0051534B" w:rsidP="0051534B">
      <w:pPr>
        <w:keepNext/>
        <w:spacing w:before="240" w:after="60"/>
        <w:outlineLvl w:val="0"/>
        <w:rPr>
          <w:b/>
          <w:bCs/>
          <w:kern w:val="32"/>
          <w:sz w:val="24"/>
          <w:szCs w:val="32"/>
        </w:rPr>
      </w:pPr>
      <w:bookmarkStart w:id="29" w:name="_Toc75370453"/>
      <w:bookmarkStart w:id="30" w:name="_Toc103285359"/>
      <w:bookmarkStart w:id="31" w:name="_Toc222909483"/>
      <w:r w:rsidRPr="0051534B">
        <w:rPr>
          <w:b/>
          <w:bCs/>
          <w:kern w:val="32"/>
          <w:sz w:val="24"/>
          <w:szCs w:val="32"/>
        </w:rPr>
        <w:t>ODSTOP OD POGODBE</w:t>
      </w:r>
      <w:bookmarkEnd w:id="29"/>
      <w:bookmarkEnd w:id="30"/>
      <w:bookmarkEnd w:id="31"/>
    </w:p>
    <w:p w14:paraId="1250523C" w14:textId="77777777" w:rsidR="0051534B" w:rsidRPr="0051534B" w:rsidRDefault="0051534B" w:rsidP="0051534B">
      <w:pPr>
        <w:rPr>
          <w:rFonts w:asciiTheme="minorHAnsi" w:hAnsiTheme="minorHAnsi" w:cstheme="minorHAnsi"/>
        </w:rPr>
      </w:pPr>
    </w:p>
    <w:p w14:paraId="2E6F7415"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4C50A85" w14:textId="7D8035F9" w:rsidR="0051534B" w:rsidRPr="0051534B" w:rsidRDefault="0051534B" w:rsidP="0051534B">
      <w:pPr>
        <w:rPr>
          <w:rFonts w:asciiTheme="minorHAnsi" w:hAnsiTheme="minorHAnsi" w:cstheme="minorHAnsi"/>
          <w:lang w:val="x-none" w:eastAsia="x-none"/>
        </w:rPr>
      </w:pPr>
      <w:r w:rsidRPr="0051534B">
        <w:rPr>
          <w:rFonts w:asciiTheme="minorHAnsi" w:hAnsiTheme="minorHAnsi" w:cstheme="minorHAnsi"/>
          <w:lang w:val="x-none" w:eastAsia="x-none"/>
        </w:rPr>
        <w:t>V primeru, da</w:t>
      </w:r>
      <w:r w:rsidRPr="0051534B">
        <w:rPr>
          <w:rFonts w:asciiTheme="minorHAnsi" w:hAnsiTheme="minorHAnsi" w:cstheme="minorHAnsi"/>
          <w:lang w:eastAsia="x-none"/>
        </w:rPr>
        <w:t xml:space="preserve"> </w:t>
      </w:r>
      <w:r w:rsidR="00FB786F">
        <w:rPr>
          <w:rFonts w:asciiTheme="minorHAnsi" w:hAnsiTheme="minorHAnsi" w:cstheme="minorHAnsi"/>
          <w:lang w:eastAsia="x-none"/>
        </w:rPr>
        <w:t>ponudnik</w:t>
      </w:r>
      <w:r w:rsidRPr="0051534B">
        <w:rPr>
          <w:rFonts w:asciiTheme="minorHAnsi" w:hAnsiTheme="minorHAnsi" w:cstheme="minorHAnsi"/>
          <w:lang w:val="x-none" w:eastAsia="x-none"/>
        </w:rPr>
        <w:t>:</w:t>
      </w:r>
    </w:p>
    <w:p w14:paraId="16314F55"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pogodbene obveznosti opravlja nestrokovno;</w:t>
      </w:r>
    </w:p>
    <w:p w14:paraId="7CBD4080" w14:textId="2AA1BF7A"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svojih obveznosti po tej pogodbi ne izpolni tudi po dodatnem pozivu s strani </w:t>
      </w:r>
      <w:r w:rsidR="00FB786F">
        <w:rPr>
          <w:rFonts w:eastAsia="Calibri" w:cs="Arial"/>
          <w:lang w:eastAsia="en-US"/>
        </w:rPr>
        <w:t>naročnika</w:t>
      </w:r>
      <w:r w:rsidRPr="00775398">
        <w:rPr>
          <w:rFonts w:eastAsia="Calibri" w:cs="Arial"/>
          <w:lang w:eastAsia="en-US"/>
        </w:rPr>
        <w:t>,</w:t>
      </w:r>
    </w:p>
    <w:p w14:paraId="0360596D" w14:textId="12D67161"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ne varuje poslovne skrivnosti in osebnih podatkov </w:t>
      </w:r>
      <w:r w:rsidR="00FB786F">
        <w:rPr>
          <w:rFonts w:eastAsia="Calibri" w:cs="Arial"/>
          <w:lang w:eastAsia="en-US"/>
        </w:rPr>
        <w:t>naročnika</w:t>
      </w:r>
      <w:r w:rsidRPr="00775398">
        <w:rPr>
          <w:rFonts w:eastAsia="Calibri" w:cs="Arial"/>
          <w:lang w:eastAsia="en-US"/>
        </w:rPr>
        <w:t>,</w:t>
      </w:r>
    </w:p>
    <w:p w14:paraId="225365DE" w14:textId="52F3F56C" w:rsidR="0051534B" w:rsidRPr="00775398" w:rsidRDefault="0051534B" w:rsidP="00775398">
      <w:pPr>
        <w:pStyle w:val="Odstavekseznama"/>
        <w:numPr>
          <w:ilvl w:val="0"/>
          <w:numId w:val="15"/>
        </w:numPr>
        <w:rPr>
          <w:rFonts w:asciiTheme="minorHAnsi" w:hAnsiTheme="minorHAnsi" w:cstheme="minorBidi"/>
        </w:rPr>
      </w:pPr>
      <w:r w:rsidRPr="00775398">
        <w:rPr>
          <w:rFonts w:asciiTheme="minorHAnsi" w:hAnsiTheme="minorHAnsi" w:cstheme="minorBidi"/>
        </w:rPr>
        <w:t xml:space="preserve">se nad njim </w:t>
      </w:r>
      <w:r w:rsidRPr="00775398">
        <w:rPr>
          <w:rFonts w:asciiTheme="minorHAnsi" w:hAnsiTheme="minorHAnsi" w:cstheme="minorBidi"/>
          <w:color w:val="A6A6A6" w:themeColor="background1" w:themeShade="A6"/>
        </w:rPr>
        <w:t xml:space="preserve">ali enem izmed sodelujočih podjetij </w:t>
      </w:r>
      <w:r w:rsidRPr="00775398">
        <w:rPr>
          <w:rFonts w:asciiTheme="minorHAnsi" w:hAnsiTheme="minorHAnsi" w:cstheme="minorBidi"/>
        </w:rPr>
        <w:t xml:space="preserve">uvede postopek stečaja ali likvidacije ali postane plačilno nesposoben </w:t>
      </w:r>
      <w:r w:rsidRPr="00775398">
        <w:rPr>
          <w:rFonts w:asciiTheme="minorHAnsi" w:hAnsiTheme="minorHAnsi" w:cstheme="minorBidi"/>
          <w:color w:val="A6A6A6" w:themeColor="background1" w:themeShade="A6"/>
        </w:rPr>
        <w:t xml:space="preserve">in ga preostala sodelujoča podjetja </w:t>
      </w:r>
      <w:r w:rsidRPr="00775398">
        <w:rPr>
          <w:rFonts w:asciiTheme="minorHAnsi" w:hAnsiTheme="minorHAnsi" w:cstheme="minorBidi"/>
        </w:rPr>
        <w:t>ne nadomestijo z ustreznim novim podjetjem</w:t>
      </w:r>
      <w:r w:rsidR="0000557E">
        <w:rPr>
          <w:rFonts w:asciiTheme="minorHAnsi" w:hAnsiTheme="minorHAnsi" w:cstheme="minorBidi"/>
        </w:rPr>
        <w:t>,</w:t>
      </w:r>
    </w:p>
    <w:p w14:paraId="7477C31F" w14:textId="71169E92"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lahko </w:t>
      </w:r>
      <w:r w:rsidR="00FB786F">
        <w:rPr>
          <w:rFonts w:asciiTheme="minorHAnsi" w:hAnsiTheme="minorHAnsi" w:cstheme="minorHAnsi"/>
        </w:rPr>
        <w:t>naročnik</w:t>
      </w:r>
      <w:r w:rsidRPr="0051534B">
        <w:rPr>
          <w:rFonts w:asciiTheme="minorHAnsi" w:hAnsiTheme="minorHAnsi" w:cstheme="minorHAnsi"/>
        </w:rPr>
        <w:t xml:space="preserve"> odstopi od te pogodbe brez odpovednega roka in brez stroškov, povezanih z odpovedjo te pogodbe. V tem primeru je </w:t>
      </w:r>
      <w:r w:rsidR="00FB786F">
        <w:rPr>
          <w:rFonts w:asciiTheme="minorHAnsi" w:hAnsiTheme="minorHAnsi" w:cstheme="minorHAnsi"/>
        </w:rPr>
        <w:t>ponudnik</w:t>
      </w:r>
      <w:r w:rsidRPr="0051534B">
        <w:rPr>
          <w:rFonts w:asciiTheme="minorHAnsi" w:hAnsiTheme="minorHAnsi" w:cstheme="minorHAnsi"/>
        </w:rPr>
        <w:t xml:space="preserve"> dolžan plačati tudi vso škodo, ki jo s svojim ravnanjem povzroči </w:t>
      </w:r>
      <w:r w:rsidR="00FB786F">
        <w:rPr>
          <w:rFonts w:asciiTheme="minorHAnsi" w:hAnsiTheme="minorHAnsi" w:cstheme="minorHAnsi"/>
        </w:rPr>
        <w:t>naročniku</w:t>
      </w:r>
      <w:r w:rsidRPr="0051534B">
        <w:rPr>
          <w:rFonts w:asciiTheme="minorHAnsi" w:hAnsiTheme="minorHAnsi" w:cstheme="minorHAnsi"/>
        </w:rPr>
        <w:t xml:space="preserve">. </w:t>
      </w:r>
    </w:p>
    <w:p w14:paraId="3185756C" w14:textId="77777777" w:rsidR="0051534B" w:rsidRPr="0051534B" w:rsidRDefault="0051534B" w:rsidP="0051534B">
      <w:pPr>
        <w:tabs>
          <w:tab w:val="left" w:pos="9070"/>
        </w:tabs>
        <w:ind w:right="426"/>
        <w:rPr>
          <w:rFonts w:asciiTheme="minorHAnsi" w:hAnsiTheme="minorHAnsi" w:cstheme="minorHAnsi"/>
          <w:b/>
        </w:rPr>
      </w:pPr>
    </w:p>
    <w:p w14:paraId="67F67F22" w14:textId="53EE3FB3" w:rsidR="0051534B" w:rsidRDefault="0051534B" w:rsidP="0051534B">
      <w:pPr>
        <w:rPr>
          <w:rFonts w:asciiTheme="minorHAnsi" w:hAnsiTheme="minorHAnsi" w:cstheme="minorHAnsi"/>
        </w:rPr>
      </w:pPr>
      <w:r w:rsidRPr="0051534B">
        <w:rPr>
          <w:rFonts w:asciiTheme="minorHAnsi" w:hAnsiTheme="minorHAnsi" w:cstheme="minorHAnsi"/>
        </w:rPr>
        <w:t xml:space="preserve">Odstop učinkuje z dnem, ko </w:t>
      </w:r>
      <w:r w:rsidR="00FB786F">
        <w:rPr>
          <w:rFonts w:asciiTheme="minorHAnsi" w:hAnsiTheme="minorHAnsi" w:cstheme="minorHAnsi"/>
        </w:rPr>
        <w:t>ponudnik</w:t>
      </w:r>
      <w:r w:rsidRPr="0051534B">
        <w:rPr>
          <w:rFonts w:asciiTheme="minorHAnsi" w:hAnsiTheme="minorHAnsi" w:cstheme="minorHAnsi"/>
        </w:rPr>
        <w:t xml:space="preserve"> prejme pisno obvestilo </w:t>
      </w:r>
      <w:r w:rsidR="00FB786F">
        <w:rPr>
          <w:rFonts w:asciiTheme="minorHAnsi" w:hAnsiTheme="minorHAnsi" w:cstheme="minorHAnsi"/>
        </w:rPr>
        <w:t>naročnika</w:t>
      </w:r>
      <w:r w:rsidRPr="0051534B">
        <w:rPr>
          <w:rFonts w:asciiTheme="minorHAnsi" w:hAnsiTheme="minorHAnsi" w:cstheme="minorHAnsi"/>
        </w:rPr>
        <w:t xml:space="preserve"> o odstopu s priporočeno pošto.</w:t>
      </w:r>
    </w:p>
    <w:p w14:paraId="0E5C1558" w14:textId="77777777" w:rsidR="00AA1D8F" w:rsidRPr="0051534B" w:rsidRDefault="00AA1D8F" w:rsidP="0051534B">
      <w:pPr>
        <w:rPr>
          <w:rFonts w:asciiTheme="minorHAnsi" w:hAnsiTheme="minorHAnsi" w:cstheme="minorHAnsi"/>
        </w:rPr>
      </w:pPr>
    </w:p>
    <w:p w14:paraId="795B98C0" w14:textId="77777777" w:rsidR="0051534B" w:rsidRPr="0051534B" w:rsidRDefault="0051534B" w:rsidP="0051534B">
      <w:pPr>
        <w:keepNext/>
        <w:spacing w:before="240" w:after="60"/>
        <w:outlineLvl w:val="0"/>
        <w:rPr>
          <w:b/>
          <w:bCs/>
          <w:kern w:val="32"/>
          <w:sz w:val="24"/>
          <w:szCs w:val="24"/>
        </w:rPr>
      </w:pPr>
      <w:bookmarkStart w:id="32" w:name="_Toc103285360"/>
      <w:bookmarkStart w:id="33" w:name="_Toc222909484"/>
      <w:r w:rsidRPr="0051534B">
        <w:rPr>
          <w:b/>
          <w:bCs/>
          <w:kern w:val="32"/>
          <w:sz w:val="24"/>
          <w:szCs w:val="24"/>
        </w:rPr>
        <w:t>PROTIKORUPCIJSKA KLAVZULA</w:t>
      </w:r>
      <w:bookmarkEnd w:id="32"/>
      <w:bookmarkEnd w:id="33"/>
    </w:p>
    <w:p w14:paraId="4A000871" w14:textId="77777777" w:rsidR="0051534B" w:rsidRPr="0051534B" w:rsidRDefault="0051534B" w:rsidP="0051534B"/>
    <w:p w14:paraId="7E50B947"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79E0DE03" w14:textId="04BE790B" w:rsidR="0051534B" w:rsidRPr="0051534B" w:rsidRDefault="0051534B" w:rsidP="0051534B">
      <w:pPr>
        <w:rPr>
          <w:rFonts w:cs="Arial"/>
        </w:rPr>
      </w:pPr>
      <w:r w:rsidRPr="0051534B">
        <w:rPr>
          <w:rFonts w:cs="Arial"/>
        </w:rPr>
        <w:t xml:space="preserve">Ta pogodba je nična, če kdo v imenu ali na račun druge pogodbene stranke, poslovodnemu osebju in/ali kateremukoli zaposlenemu pri </w:t>
      </w:r>
      <w:r w:rsidR="00FB786F">
        <w:rPr>
          <w:rFonts w:cs="Arial"/>
        </w:rPr>
        <w:t>naročniku</w:t>
      </w:r>
      <w:r w:rsidRPr="0051534B">
        <w:rPr>
          <w:rFonts w:cs="Arial"/>
        </w:rPr>
        <w:t xml:space="preserve"> ali posredniku organa ali organizacije iz javnega sektorja obljubi, ponudi ali da kakšno nedovoljeno korist za:</w:t>
      </w:r>
    </w:p>
    <w:p w14:paraId="42B217CB"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pridobitev posla ali</w:t>
      </w:r>
    </w:p>
    <w:p w14:paraId="4547A694"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sklenitev posla pod ugodnejšimi pogoji ali</w:t>
      </w:r>
    </w:p>
    <w:p w14:paraId="68CE61D1"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opustitev dolžnega nadzora nad izvajanjem pogodbenih obveznosti ali</w:t>
      </w:r>
    </w:p>
    <w:p w14:paraId="508B77E6" w14:textId="669CCC3B"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 xml:space="preserve">za drugo ravnanje ali opustitev, s katerim je </w:t>
      </w:r>
      <w:r w:rsidR="00EE2DAA">
        <w:rPr>
          <w:rFonts w:eastAsia="Calibri" w:cs="Arial"/>
          <w:lang w:eastAsia="en-US"/>
        </w:rPr>
        <w:t>naročniku</w:t>
      </w:r>
      <w:r w:rsidRPr="0051534B">
        <w:rPr>
          <w:rFonts w:eastAsia="Calibri" w:cs="Arial"/>
          <w:lang w:eastAsia="en-US"/>
        </w:rPr>
        <w:t xml:space="preserve"> povzročena škoda ali je omogočena pridobitev nedovoljene koristi poslovodnemu osebju in/ali kateremukoli zaposlenemu pri </w:t>
      </w:r>
      <w:r w:rsidR="00EE2DAA">
        <w:rPr>
          <w:rFonts w:eastAsia="Calibri" w:cs="Arial"/>
          <w:lang w:eastAsia="en-US"/>
        </w:rPr>
        <w:t>naročniku</w:t>
      </w:r>
      <w:r w:rsidRPr="0051534B">
        <w:rPr>
          <w:rFonts w:eastAsia="Calibri" w:cs="Arial"/>
          <w:lang w:eastAsia="en-US"/>
        </w:rPr>
        <w:t xml:space="preserve"> ali posredniku organa ali organizacije iz javnega sektorja, drugi pogodbeni stranki ali njegovemu predstavniku, zastopniku, posredniku.</w:t>
      </w:r>
    </w:p>
    <w:p w14:paraId="11839EC1" w14:textId="5336F340" w:rsidR="0051534B" w:rsidRDefault="0051534B" w:rsidP="0051534B">
      <w:pPr>
        <w:spacing w:line="276" w:lineRule="auto"/>
        <w:ind w:left="360"/>
        <w:contextualSpacing/>
        <w:rPr>
          <w:rFonts w:eastAsia="Calibri" w:cs="Arial"/>
          <w:lang w:eastAsia="en-US"/>
        </w:rPr>
      </w:pPr>
    </w:p>
    <w:p w14:paraId="7E1EC87F" w14:textId="77777777" w:rsidR="00A00A15" w:rsidRDefault="00A00A15" w:rsidP="0051534B">
      <w:pPr>
        <w:spacing w:line="276" w:lineRule="auto"/>
        <w:ind w:left="360"/>
        <w:contextualSpacing/>
        <w:rPr>
          <w:rFonts w:eastAsia="Calibri" w:cs="Arial"/>
          <w:lang w:eastAsia="en-US"/>
        </w:rPr>
      </w:pPr>
    </w:p>
    <w:p w14:paraId="016E10AF" w14:textId="77777777" w:rsidR="0051534B" w:rsidRPr="0051534B" w:rsidRDefault="0051534B" w:rsidP="0051534B">
      <w:pPr>
        <w:keepNext/>
        <w:spacing w:before="240" w:after="60"/>
        <w:outlineLvl w:val="0"/>
        <w:rPr>
          <w:b/>
          <w:bCs/>
          <w:kern w:val="32"/>
          <w:sz w:val="24"/>
          <w:szCs w:val="24"/>
        </w:rPr>
      </w:pPr>
      <w:bookmarkStart w:id="34" w:name="_Toc103285361"/>
      <w:bookmarkStart w:id="35" w:name="_Toc222909485"/>
      <w:r w:rsidRPr="0051534B">
        <w:rPr>
          <w:b/>
          <w:bCs/>
          <w:kern w:val="32"/>
          <w:sz w:val="24"/>
          <w:szCs w:val="24"/>
        </w:rPr>
        <w:lastRenderedPageBreak/>
        <w:t>RAZVEZNI POGOJ</w:t>
      </w:r>
      <w:bookmarkEnd w:id="34"/>
      <w:bookmarkEnd w:id="35"/>
    </w:p>
    <w:p w14:paraId="7682B062" w14:textId="77777777" w:rsidR="0051534B" w:rsidRPr="0051534B" w:rsidRDefault="0051534B" w:rsidP="0051534B"/>
    <w:p w14:paraId="0EB5A34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 člen</w:t>
      </w:r>
    </w:p>
    <w:p w14:paraId="3155E1F4" w14:textId="77777777" w:rsidR="009F12B5" w:rsidRDefault="009F12B5" w:rsidP="009F12B5">
      <w:pPr>
        <w:rPr>
          <w:rFonts w:cs="Arial"/>
        </w:rPr>
      </w:pPr>
      <w:r>
        <w:rPr>
          <w:rFonts w:cs="Arial"/>
        </w:rPr>
        <w:t>Ta pogodba je sklenjena pod razveznim pogojem, ki se uresniči v primeru izpolnitve ene od naslednjih okoliščin:</w:t>
      </w:r>
    </w:p>
    <w:p w14:paraId="46CA25C2" w14:textId="77777777" w:rsidR="009F12B5" w:rsidRDefault="009F12B5" w:rsidP="009F12B5">
      <w:pPr>
        <w:numPr>
          <w:ilvl w:val="0"/>
          <w:numId w:val="36"/>
        </w:numPr>
        <w:rPr>
          <w:rFonts w:cs="Arial"/>
        </w:rPr>
      </w:pPr>
      <w:r>
        <w:rPr>
          <w:rFonts w:cs="Arial"/>
        </w:rPr>
        <w:t xml:space="preserve">če bo naročnik seznanjen, da je sodišče s pravnomočno odločitvijo ugotovilo kršitev obveznosti iz drugega odstavka 3. člena ZJN-3 s strani izvajalca pogodbe o izvedbi javnega naročila ali njegovega podizvajalca ali </w:t>
      </w:r>
    </w:p>
    <w:p w14:paraId="54174E54" w14:textId="77777777" w:rsidR="009F12B5" w:rsidRDefault="009F12B5" w:rsidP="009F12B5">
      <w:pPr>
        <w:numPr>
          <w:ilvl w:val="0"/>
          <w:numId w:val="36"/>
        </w:numPr>
        <w:rPr>
          <w:rFonts w:cs="Arial"/>
        </w:rPr>
      </w:pPr>
      <w:r>
        <w:rPr>
          <w:rFonts w:cs="Arial"/>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24D7F7" w14:textId="77777777" w:rsidR="009F12B5" w:rsidRDefault="009F12B5" w:rsidP="009F12B5">
      <w:pPr>
        <w:rPr>
          <w:rFonts w:eastAsiaTheme="minorHAnsi" w:cs="Arial"/>
        </w:rPr>
      </w:pPr>
    </w:p>
    <w:p w14:paraId="297DE457" w14:textId="77777777" w:rsidR="009F12B5" w:rsidRDefault="009F12B5" w:rsidP="009F12B5">
      <w:pPr>
        <w:rPr>
          <w:rFonts w:cs="Arial"/>
        </w:rPr>
      </w:pPr>
      <w:r>
        <w:rPr>
          <w:rFonts w:cs="Arial"/>
        </w:rPr>
        <w:t xml:space="preserve">V primeru izpolnitve okoliščine in pogojev iz prejšnjega odstavka bo naročnik postopal v skladu s 3. alinejo 67. člena ZJN-3. </w:t>
      </w:r>
    </w:p>
    <w:p w14:paraId="5DADADA1" w14:textId="77777777" w:rsidR="009F12B5" w:rsidRDefault="009F12B5" w:rsidP="009F12B5">
      <w:pPr>
        <w:rPr>
          <w:rFonts w:cs="Arial"/>
        </w:rPr>
      </w:pPr>
    </w:p>
    <w:p w14:paraId="6AEAD306" w14:textId="77777777" w:rsidR="009F12B5" w:rsidRDefault="009F12B5" w:rsidP="009F12B5">
      <w:pPr>
        <w:rPr>
          <w:rFonts w:cs="Arial"/>
        </w:rPr>
      </w:pPr>
      <w:r>
        <w:rPr>
          <w:rFonts w:cs="Arial"/>
        </w:rPr>
        <w:t>V primeru izpolnitve razveznega pogoja se šteje, da je pogodba razvezana z dnem sklenitve nove pogodbe o izvedbi javnega naročila za predmetno naročilo. O datumu sklenitve nove pogodbe bo naročnik obvestil izvajalca.</w:t>
      </w:r>
    </w:p>
    <w:p w14:paraId="4DAE8FB4" w14:textId="77777777" w:rsidR="009F12B5" w:rsidRDefault="009F12B5" w:rsidP="009F12B5">
      <w:pPr>
        <w:rPr>
          <w:rFonts w:cs="Arial"/>
        </w:rPr>
      </w:pPr>
    </w:p>
    <w:p w14:paraId="3CCBD66A" w14:textId="77777777" w:rsidR="009F12B5" w:rsidRDefault="009F12B5" w:rsidP="009F12B5">
      <w:pPr>
        <w:rPr>
          <w:rFonts w:cs="Arial"/>
        </w:rPr>
      </w:pPr>
      <w:r>
        <w:rPr>
          <w:rFonts w:cs="Arial"/>
        </w:rPr>
        <w:t>Če naročnik v 60 dneh od seznanitve s kršitvijo ne začne novega postopka javnega naročila, se šteje, da je pogodba razvezana šestdeseti dan od seznanitve s kršitvijo.</w:t>
      </w:r>
    </w:p>
    <w:p w14:paraId="0226AC52" w14:textId="77777777" w:rsidR="0051534B" w:rsidRPr="0051534B" w:rsidRDefault="0051534B" w:rsidP="0051534B">
      <w:pPr>
        <w:rPr>
          <w:rFonts w:asciiTheme="majorHAnsi" w:hAnsiTheme="majorHAnsi" w:cstheme="majorHAnsi"/>
        </w:rPr>
      </w:pPr>
    </w:p>
    <w:p w14:paraId="20AD78AB" w14:textId="77777777" w:rsidR="0051534B" w:rsidRPr="0051534B" w:rsidRDefault="0051534B" w:rsidP="0051534B">
      <w:pPr>
        <w:keepNext/>
        <w:spacing w:before="240" w:after="60"/>
        <w:outlineLvl w:val="0"/>
        <w:rPr>
          <w:b/>
          <w:bCs/>
          <w:kern w:val="32"/>
          <w:sz w:val="24"/>
          <w:szCs w:val="24"/>
        </w:rPr>
      </w:pPr>
      <w:bookmarkStart w:id="36" w:name="_Toc103285362"/>
      <w:bookmarkStart w:id="37" w:name="_Toc222909486"/>
      <w:r w:rsidRPr="0051534B">
        <w:rPr>
          <w:b/>
          <w:bCs/>
          <w:kern w:val="32"/>
          <w:sz w:val="24"/>
          <w:szCs w:val="24"/>
        </w:rPr>
        <w:t>PREHODNA IN KONČNA DOLOČILA</w:t>
      </w:r>
      <w:bookmarkEnd w:id="36"/>
      <w:bookmarkEnd w:id="37"/>
    </w:p>
    <w:p w14:paraId="39FAF86A" w14:textId="77777777" w:rsidR="0051534B" w:rsidRPr="0051534B" w:rsidRDefault="0051534B" w:rsidP="0051534B"/>
    <w:p w14:paraId="6C18BF2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C69B09B" w14:textId="76CF0792" w:rsidR="0051534B" w:rsidRPr="0051534B" w:rsidRDefault="0051534B" w:rsidP="0051534B">
      <w:pPr>
        <w:keepNext/>
        <w:widowControl w:val="0"/>
        <w:tabs>
          <w:tab w:val="left" w:pos="426"/>
        </w:tabs>
        <w:outlineLvl w:val="4"/>
        <w:rPr>
          <w:rFonts w:cs="Arial"/>
        </w:rPr>
      </w:pPr>
      <w:r w:rsidRPr="0051534B">
        <w:rPr>
          <w:rFonts w:cs="Arial"/>
        </w:rPr>
        <w:t>Za vse, kar ni zajeto s to pogodbo, veljajo določila obligacijskega zakonika, zakona o</w:t>
      </w:r>
      <w:r w:rsidR="00186A71">
        <w:rPr>
          <w:rFonts w:cs="Arial"/>
        </w:rPr>
        <w:t xml:space="preserve"> državnih</w:t>
      </w:r>
      <w:r w:rsidRPr="0051534B">
        <w:rPr>
          <w:rFonts w:cs="Arial"/>
        </w:rPr>
        <w:t xml:space="preserve"> blagovnih rezervah in drugih veljavnih predpisov.</w:t>
      </w:r>
    </w:p>
    <w:p w14:paraId="16C4AFEC" w14:textId="04144A15" w:rsidR="0041217C" w:rsidRDefault="0041217C" w:rsidP="0051534B"/>
    <w:p w14:paraId="64901FD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821CED4" w14:textId="77777777" w:rsidR="0051534B" w:rsidRPr="0051534B" w:rsidRDefault="0051534B" w:rsidP="0051534B">
      <w:pPr>
        <w:rPr>
          <w:rFonts w:cs="Arial"/>
          <w:lang w:val="x-none" w:eastAsia="x-none"/>
        </w:rPr>
      </w:pPr>
      <w:r w:rsidRPr="0051534B">
        <w:rPr>
          <w:rFonts w:cs="Arial"/>
          <w:lang w:val="x-none" w:eastAsia="x-none"/>
        </w:rPr>
        <w:t>Morebitne spore</w:t>
      </w:r>
      <w:r w:rsidRPr="0051534B">
        <w:rPr>
          <w:rFonts w:cs="Arial"/>
          <w:lang w:eastAsia="x-none"/>
        </w:rPr>
        <w:t>, ki bi nastali v zvezi z izvajanjem te pogodbe,</w:t>
      </w:r>
      <w:r w:rsidRPr="0051534B">
        <w:rPr>
          <w:rFonts w:cs="Arial"/>
          <w:lang w:val="x-none" w:eastAsia="x-none"/>
        </w:rPr>
        <w:t xml:space="preserve"> bosta pogodbeni stranki reševali sporazumno. V primeru, da do</w:t>
      </w:r>
      <w:r w:rsidRPr="0051534B">
        <w:rPr>
          <w:rFonts w:cs="Arial"/>
          <w:lang w:eastAsia="x-none"/>
        </w:rPr>
        <w:t xml:space="preserve"> </w:t>
      </w:r>
      <w:r w:rsidRPr="0051534B">
        <w:rPr>
          <w:rFonts w:cs="Arial"/>
          <w:lang w:val="x-none" w:eastAsia="x-none"/>
        </w:rPr>
        <w:t>sporazuma ne bi prišlo, je za reševanje sporov po tej pogodbi pristojno sodišč</w:t>
      </w:r>
      <w:r w:rsidRPr="0051534B">
        <w:rPr>
          <w:rFonts w:cs="Arial"/>
          <w:lang w:eastAsia="x-none"/>
        </w:rPr>
        <w:t>e</w:t>
      </w:r>
      <w:r w:rsidRPr="0051534B">
        <w:rPr>
          <w:rFonts w:cs="Arial"/>
          <w:lang w:val="x-none" w:eastAsia="x-none"/>
        </w:rPr>
        <w:t xml:space="preserve"> v Ljubljani.</w:t>
      </w:r>
    </w:p>
    <w:p w14:paraId="0A0C6BAD" w14:textId="254AA25B" w:rsidR="1C18E700" w:rsidRDefault="1C18E700" w:rsidP="1C18E700"/>
    <w:p w14:paraId="1BB58099"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3271FC5" w14:textId="4CB61A65" w:rsidR="0051534B" w:rsidRPr="00C03167" w:rsidRDefault="0051534B" w:rsidP="00C03167">
      <w:pPr>
        <w:rPr>
          <w:rFonts w:cs="Arial"/>
        </w:rPr>
      </w:pPr>
      <w:r w:rsidRPr="797DB3EE">
        <w:rPr>
          <w:rFonts w:cs="Arial"/>
        </w:rPr>
        <w:t>Pogodba je podpisana v dveh (2) originalnih izvodih, tako da vsaka pogodbena stranka prejme po en (1) originalni izvod.</w:t>
      </w:r>
    </w:p>
    <w:p w14:paraId="5A69DA6E" w14:textId="37AA302A" w:rsidR="007331BA" w:rsidRDefault="007331BA" w:rsidP="797DB3EE"/>
    <w:p w14:paraId="0EFA7E8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člen </w:t>
      </w:r>
    </w:p>
    <w:p w14:paraId="3AD45F67" w14:textId="08199C81" w:rsidR="0051534B" w:rsidRPr="0051534B" w:rsidRDefault="0051534B" w:rsidP="0051534B">
      <w:pPr>
        <w:rPr>
          <w:rFonts w:cs="Arial"/>
        </w:rPr>
      </w:pPr>
      <w:r w:rsidRPr="0051534B">
        <w:rPr>
          <w:rFonts w:cs="Arial"/>
        </w:rPr>
        <w:t xml:space="preserve">Pogodba je </w:t>
      </w:r>
      <w:r w:rsidRPr="002365A8">
        <w:rPr>
          <w:rFonts w:cs="Arial"/>
        </w:rPr>
        <w:t xml:space="preserve">sklenjena in veljavna z dnem podpisa obeh pogodbenih strank </w:t>
      </w:r>
      <w:r w:rsidRPr="002365A8">
        <w:rPr>
          <w:rFonts w:asciiTheme="minorHAnsi" w:hAnsiTheme="minorHAnsi" w:cstheme="minorHAnsi"/>
        </w:rPr>
        <w:t xml:space="preserve">in </w:t>
      </w:r>
      <w:r w:rsidRPr="002365A8">
        <w:rPr>
          <w:rFonts w:cs="Arial"/>
        </w:rPr>
        <w:t xml:space="preserve">stopi v veljavo </w:t>
      </w:r>
      <w:r w:rsidRPr="002365A8">
        <w:rPr>
          <w:rFonts w:asciiTheme="minorHAnsi" w:hAnsiTheme="minorHAnsi" w:cstheme="minorHAnsi"/>
        </w:rPr>
        <w:t xml:space="preserve">pod </w:t>
      </w:r>
      <w:proofErr w:type="spellStart"/>
      <w:r w:rsidRPr="002365A8">
        <w:rPr>
          <w:rFonts w:asciiTheme="minorHAnsi" w:hAnsiTheme="minorHAnsi" w:cstheme="minorHAnsi"/>
        </w:rPr>
        <w:t>odložnim</w:t>
      </w:r>
      <w:proofErr w:type="spellEnd"/>
      <w:r w:rsidRPr="002365A8">
        <w:rPr>
          <w:rFonts w:asciiTheme="minorHAnsi" w:hAnsiTheme="minorHAnsi" w:cstheme="minorHAnsi"/>
        </w:rPr>
        <w:t xml:space="preserve"> pogojem predložitve finančnega zavarovanja za dobro izvedbo pogodbenih obveznosti</w:t>
      </w:r>
      <w:r w:rsidRPr="0051534B">
        <w:rPr>
          <w:rFonts w:cs="Arial"/>
        </w:rPr>
        <w:t xml:space="preserve">. </w:t>
      </w:r>
    </w:p>
    <w:p w14:paraId="1171E138" w14:textId="77777777" w:rsidR="002240A2" w:rsidRDefault="002240A2" w:rsidP="0051534B"/>
    <w:p w14:paraId="03540ECF" w14:textId="281D91DF" w:rsidR="0051534B" w:rsidRPr="0051534B" w:rsidRDefault="0051534B" w:rsidP="0051534B">
      <w:r w:rsidRPr="0051534B">
        <w:t>Pogodba velja do izpolnitve vseh pogodbenih obveznosti s strani pogodbenih strank.</w:t>
      </w:r>
    </w:p>
    <w:p w14:paraId="4AFFC3E4" w14:textId="4016C0A2" w:rsidR="00A00A15" w:rsidRDefault="00A00A15" w:rsidP="0051534B">
      <w:pPr>
        <w:rPr>
          <w:rFonts w:ascii="Calibri" w:hAnsi="Calibri"/>
        </w:rPr>
      </w:pPr>
    </w:p>
    <w:p w14:paraId="43E8E902" w14:textId="77777777" w:rsidR="00A00A15" w:rsidRPr="0051534B" w:rsidRDefault="00A00A15" w:rsidP="0051534B">
      <w:pPr>
        <w:rPr>
          <w:rFonts w:ascii="Calibri" w:hAnsi="Calibr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51534B" w:rsidRPr="0051534B" w14:paraId="7036FD39" w14:textId="77777777" w:rsidTr="4F9A071C">
        <w:trPr>
          <w:trHeight w:val="1076"/>
        </w:trPr>
        <w:tc>
          <w:tcPr>
            <w:tcW w:w="4428" w:type="dxa"/>
          </w:tcPr>
          <w:p w14:paraId="1285BBBA" w14:textId="2D072277" w:rsidR="0051534B" w:rsidRPr="0051534B" w:rsidRDefault="00FB786F" w:rsidP="0051534B">
            <w:pPr>
              <w:jc w:val="center"/>
              <w:rPr>
                <w:rFonts w:cs="Arial"/>
              </w:rPr>
            </w:pPr>
            <w:r>
              <w:rPr>
                <w:rFonts w:cs="Arial"/>
              </w:rPr>
              <w:lastRenderedPageBreak/>
              <w:t>PONUDNIK</w:t>
            </w:r>
          </w:p>
          <w:p w14:paraId="7A2C3D69" w14:textId="77777777" w:rsidR="006D4C9D" w:rsidRDefault="006D4C9D" w:rsidP="0051534B">
            <w:pPr>
              <w:jc w:val="center"/>
              <w:rPr>
                <w:rFonts w:cs="Arial"/>
              </w:rPr>
            </w:pPr>
          </w:p>
          <w:p w14:paraId="4C7E5792" w14:textId="3F780388" w:rsidR="0051534B" w:rsidRPr="0051534B" w:rsidRDefault="0051534B" w:rsidP="0051534B">
            <w:pPr>
              <w:jc w:val="center"/>
              <w:rPr>
                <w:rFonts w:cs="Arial"/>
              </w:rPr>
            </w:pPr>
            <w:r w:rsidRPr="0051534B">
              <w:rPr>
                <w:rFonts w:cs="Arial"/>
              </w:rPr>
              <w:t>…………………………..</w:t>
            </w:r>
          </w:p>
          <w:p w14:paraId="25F256DB" w14:textId="0B821AE5" w:rsidR="0051534B" w:rsidRPr="0051534B" w:rsidRDefault="00890D1C" w:rsidP="0051534B">
            <w:pPr>
              <w:jc w:val="center"/>
              <w:rPr>
                <w:rFonts w:cs="Arial"/>
              </w:rPr>
            </w:pPr>
            <w:r>
              <w:rPr>
                <w:rFonts w:cs="Arial"/>
              </w:rPr>
              <w:t>D</w:t>
            </w:r>
            <w:r w:rsidR="0051534B" w:rsidRPr="0051534B">
              <w:rPr>
                <w:rFonts w:cs="Arial"/>
              </w:rPr>
              <w:t>irektor</w:t>
            </w:r>
          </w:p>
        </w:tc>
        <w:tc>
          <w:tcPr>
            <w:tcW w:w="4784" w:type="dxa"/>
          </w:tcPr>
          <w:p w14:paraId="5CFAC8BA" w14:textId="0BA69795" w:rsidR="0051534B" w:rsidRPr="0051534B" w:rsidRDefault="00FB786F" w:rsidP="0051534B">
            <w:pPr>
              <w:jc w:val="center"/>
              <w:rPr>
                <w:rFonts w:cs="Arial"/>
              </w:rPr>
            </w:pPr>
            <w:r>
              <w:rPr>
                <w:rFonts w:cs="Arial"/>
              </w:rPr>
              <w:t>NAROČNIK</w:t>
            </w:r>
          </w:p>
          <w:p w14:paraId="75C6C58B" w14:textId="77777777" w:rsidR="006D4C9D" w:rsidRDefault="006D4C9D" w:rsidP="0051534B">
            <w:pPr>
              <w:jc w:val="center"/>
              <w:rPr>
                <w:rFonts w:cs="Arial"/>
              </w:rPr>
            </w:pPr>
          </w:p>
          <w:p w14:paraId="6653C3A1" w14:textId="62BC8853" w:rsidR="0051534B" w:rsidRPr="00685B3B" w:rsidRDefault="0051534B" w:rsidP="0051534B">
            <w:pPr>
              <w:jc w:val="center"/>
              <w:rPr>
                <w:rFonts w:cs="Arial"/>
              </w:rPr>
            </w:pPr>
            <w:r w:rsidRPr="00685B3B">
              <w:rPr>
                <w:rFonts w:cs="Arial"/>
              </w:rPr>
              <w:t>mag. Andrej KUŽNER</w:t>
            </w:r>
          </w:p>
          <w:p w14:paraId="3684E230" w14:textId="38FFE32E" w:rsidR="0051534B" w:rsidRPr="00685B3B" w:rsidRDefault="00890D1C" w:rsidP="0051534B">
            <w:pPr>
              <w:jc w:val="center"/>
              <w:rPr>
                <w:rFonts w:cs="Arial"/>
              </w:rPr>
            </w:pPr>
            <w:r>
              <w:rPr>
                <w:rFonts w:cs="Arial"/>
              </w:rPr>
              <w:t>D</w:t>
            </w:r>
            <w:r w:rsidR="00AE54A1">
              <w:rPr>
                <w:rFonts w:cs="Arial"/>
              </w:rPr>
              <w:t>irektor</w:t>
            </w:r>
          </w:p>
          <w:p w14:paraId="22E61817" w14:textId="55C4F853" w:rsidR="0051534B" w:rsidRPr="0051534B" w:rsidRDefault="0051534B" w:rsidP="00685B3B">
            <w:pPr>
              <w:jc w:val="center"/>
              <w:rPr>
                <w:rFonts w:cs="Arial"/>
                <w:i/>
                <w:sz w:val="18"/>
                <w:szCs w:val="18"/>
              </w:rPr>
            </w:pPr>
          </w:p>
        </w:tc>
      </w:tr>
      <w:tr w:rsidR="0051534B" w:rsidRPr="0051534B" w14:paraId="1D071D98" w14:textId="77777777" w:rsidTr="4F9A071C">
        <w:trPr>
          <w:trHeight w:val="1076"/>
        </w:trPr>
        <w:tc>
          <w:tcPr>
            <w:tcW w:w="4428" w:type="dxa"/>
          </w:tcPr>
          <w:p w14:paraId="089D6FDE" w14:textId="77777777" w:rsidR="0051534B" w:rsidRPr="0051534B" w:rsidRDefault="0051534B" w:rsidP="0051534B">
            <w:pPr>
              <w:jc w:val="center"/>
              <w:rPr>
                <w:rFonts w:cs="Arial"/>
              </w:rPr>
            </w:pPr>
          </w:p>
        </w:tc>
        <w:tc>
          <w:tcPr>
            <w:tcW w:w="4784" w:type="dxa"/>
          </w:tcPr>
          <w:p w14:paraId="1AD94A61" w14:textId="77777777" w:rsidR="0051534B" w:rsidRPr="0051534B" w:rsidRDefault="0051534B" w:rsidP="0051534B">
            <w:pPr>
              <w:jc w:val="center"/>
              <w:rPr>
                <w:rFonts w:cs="Arial"/>
              </w:rPr>
            </w:pPr>
          </w:p>
        </w:tc>
      </w:tr>
      <w:tr w:rsidR="0051534B" w:rsidRPr="0051534B" w14:paraId="5B2AA2F7" w14:textId="77777777" w:rsidTr="4F9A071C">
        <w:tc>
          <w:tcPr>
            <w:tcW w:w="4428" w:type="dxa"/>
          </w:tcPr>
          <w:p w14:paraId="69819132" w14:textId="77777777" w:rsidR="0051534B" w:rsidRPr="0051534B" w:rsidRDefault="0051534B" w:rsidP="0051534B">
            <w:pPr>
              <w:jc w:val="center"/>
              <w:rPr>
                <w:rFonts w:cs="Arial"/>
              </w:rPr>
            </w:pPr>
          </w:p>
          <w:p w14:paraId="2AAC1A22" w14:textId="77777777" w:rsidR="0051534B" w:rsidRPr="0051534B" w:rsidRDefault="0051534B" w:rsidP="0051534B">
            <w:pPr>
              <w:jc w:val="center"/>
              <w:rPr>
                <w:rFonts w:cs="Arial"/>
              </w:rPr>
            </w:pPr>
          </w:p>
          <w:p w14:paraId="27736491" w14:textId="77777777" w:rsidR="0051534B" w:rsidRPr="0051534B" w:rsidRDefault="0051534B" w:rsidP="0051534B">
            <w:pPr>
              <w:jc w:val="center"/>
              <w:rPr>
                <w:rFonts w:cs="Arial"/>
              </w:rPr>
            </w:pPr>
            <w:r w:rsidRPr="0051534B">
              <w:rPr>
                <w:rFonts w:cs="Arial"/>
              </w:rPr>
              <w:t>………………………….</w:t>
            </w:r>
          </w:p>
          <w:p w14:paraId="10E5DCD4" w14:textId="77777777" w:rsidR="0051534B" w:rsidRPr="0051534B" w:rsidRDefault="0051534B" w:rsidP="0051534B">
            <w:pPr>
              <w:jc w:val="left"/>
              <w:rPr>
                <w:rFonts w:cs="Arial"/>
              </w:rPr>
            </w:pPr>
          </w:p>
          <w:p w14:paraId="5D5575CC" w14:textId="77777777" w:rsidR="0051534B" w:rsidRPr="0051534B" w:rsidRDefault="0051534B" w:rsidP="0051534B">
            <w:pPr>
              <w:jc w:val="left"/>
              <w:rPr>
                <w:rFonts w:cs="Arial"/>
              </w:rPr>
            </w:pPr>
            <w:r w:rsidRPr="0051534B">
              <w:rPr>
                <w:rFonts w:cs="Arial"/>
              </w:rPr>
              <w:t>Številka pogodbe: _______________</w:t>
            </w:r>
          </w:p>
          <w:p w14:paraId="32950992" w14:textId="77777777" w:rsidR="0051534B" w:rsidRPr="0051534B" w:rsidRDefault="0051534B" w:rsidP="0051534B">
            <w:pPr>
              <w:rPr>
                <w:rFonts w:cs="Arial"/>
              </w:rPr>
            </w:pPr>
            <w:r w:rsidRPr="0051534B">
              <w:rPr>
                <w:rFonts w:cs="Arial"/>
              </w:rPr>
              <w:t>Datum: _____________</w:t>
            </w:r>
          </w:p>
        </w:tc>
        <w:tc>
          <w:tcPr>
            <w:tcW w:w="4784" w:type="dxa"/>
          </w:tcPr>
          <w:p w14:paraId="151100E7" w14:textId="77777777" w:rsidR="0051534B" w:rsidRPr="0051534B" w:rsidRDefault="0051534B" w:rsidP="0051534B">
            <w:pPr>
              <w:jc w:val="center"/>
              <w:rPr>
                <w:rFonts w:cs="Arial"/>
              </w:rPr>
            </w:pPr>
          </w:p>
          <w:p w14:paraId="485C61CE" w14:textId="77777777" w:rsidR="0051534B" w:rsidRPr="0051534B" w:rsidRDefault="0051534B" w:rsidP="0051534B">
            <w:pPr>
              <w:jc w:val="center"/>
              <w:rPr>
                <w:rFonts w:cs="Arial"/>
              </w:rPr>
            </w:pPr>
            <w:r w:rsidRPr="0051534B">
              <w:rPr>
                <w:rFonts w:cs="Arial"/>
              </w:rPr>
              <w:t xml:space="preserve">    ZAVOD REPUBLIKE SLOVENIJE ZA BLAGOVNE REZERVE</w:t>
            </w:r>
          </w:p>
          <w:p w14:paraId="1B20E50B" w14:textId="77777777" w:rsidR="0051534B" w:rsidRPr="0051534B" w:rsidRDefault="0051534B" w:rsidP="0051534B">
            <w:pPr>
              <w:jc w:val="left"/>
              <w:rPr>
                <w:rFonts w:cs="Arial"/>
              </w:rPr>
            </w:pPr>
          </w:p>
          <w:p w14:paraId="57FF9C3B" w14:textId="77777777" w:rsidR="0051534B" w:rsidRPr="0051534B" w:rsidRDefault="0051534B" w:rsidP="0051534B">
            <w:pPr>
              <w:jc w:val="left"/>
              <w:rPr>
                <w:rFonts w:cs="Arial"/>
              </w:rPr>
            </w:pPr>
            <w:r w:rsidRPr="0051534B">
              <w:rPr>
                <w:rFonts w:cs="Arial"/>
              </w:rPr>
              <w:t>Številka pogodbe: ________________</w:t>
            </w:r>
          </w:p>
          <w:p w14:paraId="041956FC" w14:textId="77777777" w:rsidR="0051534B" w:rsidRPr="0051534B" w:rsidRDefault="0051534B" w:rsidP="0051534B">
            <w:pPr>
              <w:rPr>
                <w:rFonts w:cs="Arial"/>
              </w:rPr>
            </w:pPr>
            <w:r w:rsidRPr="0051534B">
              <w:rPr>
                <w:rFonts w:cs="Arial"/>
              </w:rPr>
              <w:t>Datum: ___________</w:t>
            </w:r>
          </w:p>
        </w:tc>
      </w:tr>
    </w:tbl>
    <w:p w14:paraId="21AC8A4D" w14:textId="77777777" w:rsidR="00BC2412" w:rsidRPr="008E036E" w:rsidRDefault="00BC2412" w:rsidP="00526E26"/>
    <w:sectPr w:rsidR="00BC2412" w:rsidRPr="008E036E" w:rsidSect="00800DA1">
      <w:headerReference w:type="default" r:id="rId15"/>
      <w:headerReference w:type="first" r:id="rId16"/>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3274" w16cex:dateUtc="2022-03-31T13:09:00Z"/>
  <w16cex:commentExtensible w16cex:durableId="262644C2" w16cex:dateUtc="2022-05-11T12:20:00Z"/>
  <w16cex:commentExtensible w16cex:durableId="262644F4" w16cex:dateUtc="2022-05-11T12:21:00Z"/>
  <w16cex:commentExtensible w16cex:durableId="26263275" w16cex:dateUtc="2022-03-31T12:54:00Z"/>
  <w16cex:commentExtensible w16cex:durableId="26264563" w16cex:dateUtc="2022-05-11T12:23:00Z"/>
  <w16cex:commentExtensible w16cex:durableId="2626462D" w16cex:dateUtc="2022-05-11T12:26:00Z"/>
  <w16cex:commentExtensible w16cex:durableId="262646AF" w16cex:dateUtc="2022-05-11T1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CAEA7" w14:textId="77777777" w:rsidR="009C2077" w:rsidRDefault="009C2077">
      <w:r>
        <w:separator/>
      </w:r>
    </w:p>
  </w:endnote>
  <w:endnote w:type="continuationSeparator" w:id="0">
    <w:p w14:paraId="5A989478" w14:textId="77777777" w:rsidR="009C2077" w:rsidRDefault="009C2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3404" w14:textId="32BB8302" w:rsidR="009C2077" w:rsidRPr="00526E26" w:rsidRDefault="009C2077"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CA1F33">
      <w:rPr>
        <w:rStyle w:val="tevilkastrani"/>
        <w:noProof/>
      </w:rPr>
      <w:t>5</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CA1F33">
      <w:rPr>
        <w:rStyle w:val="tevilkastrani"/>
        <w:noProof/>
      </w:rPr>
      <w:t>13</w:t>
    </w:r>
    <w:r w:rsidRPr="00526E26">
      <w:rPr>
        <w:rStyle w:val="tevilkastrani"/>
      </w:rPr>
      <w:fldChar w:fldCharType="end"/>
    </w:r>
  </w:p>
  <w:p w14:paraId="04734085" w14:textId="77777777" w:rsidR="009C2077" w:rsidRDefault="009C2077"/>
  <w:p w14:paraId="547ED13B" w14:textId="77777777" w:rsidR="009C2077" w:rsidRPr="00FC6CF0" w:rsidRDefault="009C2077" w:rsidP="00001218">
    <w:pPr>
      <w:pStyle w:val="Glava"/>
      <w:rPr>
        <w:rFonts w:cs="Arial"/>
        <w:sz w:val="2"/>
        <w:szCs w:val="2"/>
      </w:rPr>
    </w:pPr>
  </w:p>
  <w:p w14:paraId="202DB700" w14:textId="77777777" w:rsidR="009C2077" w:rsidRPr="00FC6CF0" w:rsidRDefault="009C2077">
    <w:pPr>
      <w:pStyle w:val="Glava"/>
      <w:rPr>
        <w:rFonts w:cs="Arial"/>
        <w:sz w:val="2"/>
        <w:szCs w:val="2"/>
      </w:rPr>
    </w:pPr>
  </w:p>
  <w:p w14:paraId="14D24A6D" w14:textId="77777777" w:rsidR="009C2077" w:rsidRPr="00FC6CF0" w:rsidRDefault="009C2077"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C8DC3" w14:textId="65AA3EDC" w:rsidR="009C2077" w:rsidRPr="00526E26" w:rsidRDefault="009C2077"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CA1F33">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CA1F33">
      <w:rPr>
        <w:rStyle w:val="tevilkastrani"/>
        <w:noProof/>
      </w:rPr>
      <w:t>13</w:t>
    </w:r>
    <w:r w:rsidRPr="00526E26">
      <w:rPr>
        <w:rStyle w:val="tevilkastrani"/>
      </w:rPr>
      <w:fldChar w:fldCharType="end"/>
    </w:r>
  </w:p>
  <w:p w14:paraId="676770FE" w14:textId="77777777" w:rsidR="009C2077" w:rsidRDefault="009C2077"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DE308" w14:textId="77777777" w:rsidR="009C2077" w:rsidRDefault="009C2077">
      <w:r>
        <w:separator/>
      </w:r>
    </w:p>
  </w:footnote>
  <w:footnote w:type="continuationSeparator" w:id="0">
    <w:p w14:paraId="5D70E7D1" w14:textId="77777777" w:rsidR="009C2077" w:rsidRDefault="009C2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9C2077" w14:paraId="54BF2F77" w14:textId="77777777" w:rsidTr="5E0483A1">
      <w:tc>
        <w:tcPr>
          <w:tcW w:w="3020" w:type="dxa"/>
        </w:tcPr>
        <w:p w14:paraId="5117FF01" w14:textId="77777777" w:rsidR="009C2077" w:rsidRDefault="009C2077" w:rsidP="5E0483A1">
          <w:pPr>
            <w:ind w:left="-115"/>
            <w:jc w:val="left"/>
          </w:pPr>
        </w:p>
      </w:tc>
      <w:tc>
        <w:tcPr>
          <w:tcW w:w="3020" w:type="dxa"/>
        </w:tcPr>
        <w:p w14:paraId="209EA2AE" w14:textId="77777777" w:rsidR="009C2077" w:rsidRDefault="009C2077" w:rsidP="5E0483A1">
          <w:pPr>
            <w:jc w:val="center"/>
          </w:pPr>
        </w:p>
      </w:tc>
      <w:tc>
        <w:tcPr>
          <w:tcW w:w="3020" w:type="dxa"/>
        </w:tcPr>
        <w:p w14:paraId="00D3B479" w14:textId="77777777" w:rsidR="009C2077" w:rsidRDefault="009C2077" w:rsidP="5E0483A1">
          <w:pPr>
            <w:ind w:right="-115"/>
            <w:jc w:val="right"/>
          </w:pPr>
        </w:p>
      </w:tc>
    </w:tr>
  </w:tbl>
  <w:p w14:paraId="458CDA33" w14:textId="77777777" w:rsidR="009C2077" w:rsidRDefault="009C207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9C2077" w:rsidRPr="00A1445A" w14:paraId="340FB453" w14:textId="77777777" w:rsidTr="00D80C2B">
      <w:tc>
        <w:tcPr>
          <w:tcW w:w="4039" w:type="dxa"/>
          <w:tcBorders>
            <w:bottom w:val="single" w:sz="4" w:space="0" w:color="auto"/>
          </w:tcBorders>
          <w:shd w:val="clear" w:color="auto" w:fill="auto"/>
        </w:tcPr>
        <w:p w14:paraId="16C965E2" w14:textId="77777777" w:rsidR="009C2077" w:rsidRPr="00A04B00" w:rsidRDefault="009C2077" w:rsidP="0032212C">
          <w:pPr>
            <w:ind w:right="6"/>
            <w:rPr>
              <w:rFonts w:cs="Arial"/>
              <w:b/>
              <w:color w:val="000000"/>
            </w:rPr>
          </w:pPr>
          <w:r w:rsidRPr="00A04B00">
            <w:rPr>
              <w:rFonts w:cs="Arial"/>
              <w:b/>
              <w:color w:val="000000"/>
            </w:rPr>
            <w:t>Zavod Republike Slovenije</w:t>
          </w:r>
        </w:p>
        <w:p w14:paraId="47564F9D" w14:textId="77777777" w:rsidR="009C2077" w:rsidRPr="00A04B00" w:rsidRDefault="009C2077" w:rsidP="0032212C">
          <w:pPr>
            <w:ind w:right="6"/>
            <w:rPr>
              <w:rFonts w:cs="Arial"/>
              <w:b/>
              <w:color w:val="000000"/>
            </w:rPr>
          </w:pPr>
          <w:r w:rsidRPr="00A04B00">
            <w:rPr>
              <w:rFonts w:cs="Arial"/>
              <w:b/>
              <w:color w:val="000000"/>
            </w:rPr>
            <w:t>za blagovne rezerve</w:t>
          </w:r>
        </w:p>
        <w:p w14:paraId="553922EF" w14:textId="77777777" w:rsidR="009C2077" w:rsidRPr="00A04B00" w:rsidRDefault="009C2077" w:rsidP="0032212C">
          <w:pPr>
            <w:ind w:right="6"/>
            <w:rPr>
              <w:rFonts w:cs="Arial"/>
              <w:color w:val="000000"/>
              <w:spacing w:val="-2"/>
            </w:rPr>
          </w:pPr>
        </w:p>
        <w:p w14:paraId="0BFE100E" w14:textId="77777777" w:rsidR="009C2077" w:rsidRPr="00C0552D" w:rsidRDefault="009C2077" w:rsidP="0032212C">
          <w:pPr>
            <w:ind w:right="6"/>
            <w:rPr>
              <w:rFonts w:cs="Arial"/>
              <w:color w:val="000000"/>
              <w:spacing w:val="-2"/>
            </w:rPr>
          </w:pPr>
          <w:r w:rsidRPr="00C0552D">
            <w:rPr>
              <w:rFonts w:cs="Arial"/>
              <w:color w:val="000000"/>
              <w:spacing w:val="-2"/>
            </w:rPr>
            <w:t>Dunajska cesta 106, SI-1000 Ljubljana</w:t>
          </w:r>
        </w:p>
        <w:p w14:paraId="2CBAABC6" w14:textId="77777777" w:rsidR="009C2077" w:rsidRPr="00C0552D" w:rsidRDefault="009C2077"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05C97BC" w14:textId="77777777" w:rsidR="009C2077" w:rsidRPr="00A1445A" w:rsidRDefault="009C2077" w:rsidP="0032212C">
          <w:pPr>
            <w:jc w:val="center"/>
            <w:rPr>
              <w:rFonts w:cs="Arial"/>
              <w:color w:val="000000"/>
            </w:rPr>
          </w:pPr>
          <w:r w:rsidRPr="00A1445A">
            <w:rPr>
              <w:rFonts w:cs="Arial"/>
              <w:noProof/>
              <w:color w:val="000000"/>
            </w:rPr>
            <w:drawing>
              <wp:inline distT="0" distB="0" distL="0" distR="0" wp14:anchorId="1C34884B" wp14:editId="265D66BC">
                <wp:extent cx="619125" cy="714375"/>
                <wp:effectExtent l="0" t="0" r="9525" b="9525"/>
                <wp:docPr id="5" name="Slika 5"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B35C1BE" w14:textId="77777777" w:rsidR="009C2077" w:rsidRDefault="009C2077"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68566392" w14:textId="77777777" w:rsidR="009C2077" w:rsidRPr="00A1445A" w:rsidRDefault="009C2077"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5536D82A" w14:textId="77777777" w:rsidR="009C2077" w:rsidRPr="00A1445A" w:rsidRDefault="009C2077"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9C2077" w:rsidRPr="00B90F59" w14:paraId="77AD6BA5" w14:textId="77777777" w:rsidTr="00D80C2B">
      <w:tc>
        <w:tcPr>
          <w:tcW w:w="4039" w:type="dxa"/>
          <w:tcBorders>
            <w:top w:val="single" w:sz="4" w:space="0" w:color="auto"/>
          </w:tcBorders>
          <w:shd w:val="clear" w:color="auto" w:fill="auto"/>
        </w:tcPr>
        <w:p w14:paraId="5985B1A9" w14:textId="08899DE4" w:rsidR="009C2077" w:rsidRPr="00B90F59" w:rsidRDefault="009C2077" w:rsidP="00501395">
          <w:pPr>
            <w:ind w:right="6"/>
            <w:rPr>
              <w:rFonts w:cs="Arial"/>
              <w:color w:val="000000"/>
              <w:sz w:val="16"/>
              <w:szCs w:val="16"/>
            </w:rPr>
          </w:pPr>
          <w:r>
            <w:rPr>
              <w:rFonts w:cs="Arial"/>
              <w:color w:val="000000"/>
              <w:sz w:val="16"/>
              <w:szCs w:val="16"/>
            </w:rPr>
            <w:t xml:space="preserve">ODSPRTI POSTOPEK – BLAGO </w:t>
          </w:r>
        </w:p>
      </w:tc>
      <w:tc>
        <w:tcPr>
          <w:tcW w:w="1418" w:type="dxa"/>
          <w:tcBorders>
            <w:top w:val="single" w:sz="4" w:space="0" w:color="auto"/>
          </w:tcBorders>
          <w:shd w:val="clear" w:color="auto" w:fill="auto"/>
        </w:tcPr>
        <w:p w14:paraId="78FD949B" w14:textId="77777777" w:rsidR="009C2077" w:rsidRPr="00B90F59" w:rsidRDefault="009C2077" w:rsidP="0032212C">
          <w:pPr>
            <w:rPr>
              <w:rFonts w:cs="Arial"/>
              <w:color w:val="000000"/>
              <w:sz w:val="16"/>
              <w:szCs w:val="16"/>
            </w:rPr>
          </w:pPr>
        </w:p>
      </w:tc>
      <w:tc>
        <w:tcPr>
          <w:tcW w:w="3775" w:type="dxa"/>
          <w:tcBorders>
            <w:top w:val="single" w:sz="4" w:space="0" w:color="auto"/>
          </w:tcBorders>
          <w:shd w:val="clear" w:color="auto" w:fill="auto"/>
        </w:tcPr>
        <w:p w14:paraId="333AF3F2" w14:textId="14C07CA3" w:rsidR="009C2077" w:rsidRPr="00B90F59" w:rsidRDefault="009C2077" w:rsidP="001709D3">
          <w:pPr>
            <w:pStyle w:val="Noga"/>
            <w:tabs>
              <w:tab w:val="clear" w:pos="4536"/>
              <w:tab w:val="clear" w:pos="9072"/>
              <w:tab w:val="left" w:pos="1309"/>
            </w:tabs>
            <w:jc w:val="right"/>
            <w:rPr>
              <w:rFonts w:cs="Arial"/>
              <w:color w:val="000000"/>
              <w:sz w:val="16"/>
              <w:szCs w:val="16"/>
            </w:rPr>
          </w:pPr>
          <w:r w:rsidRPr="00B90F59">
            <w:rPr>
              <w:rFonts w:cs="Arial"/>
              <w:sz w:val="16"/>
              <w:szCs w:val="16"/>
            </w:rPr>
            <w:t>OBR – 2.1</w:t>
          </w:r>
          <w:r>
            <w:rPr>
              <w:rFonts w:cs="Arial"/>
              <w:sz w:val="16"/>
              <w:szCs w:val="16"/>
            </w:rPr>
            <w:t>7.1</w:t>
          </w:r>
        </w:p>
      </w:tc>
    </w:tr>
  </w:tbl>
  <w:p w14:paraId="530785E3" w14:textId="77777777" w:rsidR="009C2077" w:rsidRPr="00346BC8" w:rsidRDefault="009C2077"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9C2077" w14:paraId="68C2F47F" w14:textId="77777777" w:rsidTr="5E0483A1">
      <w:tc>
        <w:tcPr>
          <w:tcW w:w="3020" w:type="dxa"/>
        </w:tcPr>
        <w:p w14:paraId="2A9A6C0B" w14:textId="77777777" w:rsidR="009C2077" w:rsidRDefault="009C2077" w:rsidP="5E0483A1">
          <w:pPr>
            <w:ind w:left="-115"/>
            <w:jc w:val="left"/>
          </w:pPr>
        </w:p>
      </w:tc>
      <w:tc>
        <w:tcPr>
          <w:tcW w:w="3020" w:type="dxa"/>
        </w:tcPr>
        <w:p w14:paraId="012FAAFB" w14:textId="77777777" w:rsidR="009C2077" w:rsidRDefault="009C2077" w:rsidP="5E0483A1">
          <w:pPr>
            <w:jc w:val="center"/>
          </w:pPr>
        </w:p>
      </w:tc>
      <w:tc>
        <w:tcPr>
          <w:tcW w:w="3020" w:type="dxa"/>
        </w:tcPr>
        <w:p w14:paraId="1CBF0F84" w14:textId="77777777" w:rsidR="009C2077" w:rsidRDefault="009C2077" w:rsidP="5E0483A1">
          <w:pPr>
            <w:ind w:right="-115"/>
            <w:jc w:val="right"/>
          </w:pPr>
        </w:p>
      </w:tc>
    </w:tr>
  </w:tbl>
  <w:p w14:paraId="1A2AA4A9" w14:textId="77777777" w:rsidR="009C2077" w:rsidRDefault="009C2077"/>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B2254" w14:textId="77777777" w:rsidR="009C2077" w:rsidRDefault="009C20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3042B1"/>
    <w:multiLevelType w:val="hybridMultilevel"/>
    <w:tmpl w:val="7346DBCC"/>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E086EBD"/>
    <w:multiLevelType w:val="hybridMultilevel"/>
    <w:tmpl w:val="6B60A1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D36DC6"/>
    <w:multiLevelType w:val="hybridMultilevel"/>
    <w:tmpl w:val="368CF6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A793AC4"/>
    <w:multiLevelType w:val="hybridMultilevel"/>
    <w:tmpl w:val="47C4946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C4236A7"/>
    <w:multiLevelType w:val="hybridMultilevel"/>
    <w:tmpl w:val="3112105C"/>
    <w:lvl w:ilvl="0" w:tplc="FE20C7D8">
      <w:start w:val="20"/>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BD2989"/>
    <w:multiLevelType w:val="hybridMultilevel"/>
    <w:tmpl w:val="5F66359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E1A0AD0"/>
    <w:multiLevelType w:val="hybridMultilevel"/>
    <w:tmpl w:val="D9669E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9387B68"/>
    <w:multiLevelType w:val="hybridMultilevel"/>
    <w:tmpl w:val="550036F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3D120D5"/>
    <w:multiLevelType w:val="hybridMultilevel"/>
    <w:tmpl w:val="8424C046"/>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2A50D7"/>
    <w:multiLevelType w:val="hybridMultilevel"/>
    <w:tmpl w:val="19E485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C640ED8"/>
    <w:multiLevelType w:val="hybridMultilevel"/>
    <w:tmpl w:val="69B25D10"/>
    <w:lvl w:ilvl="0" w:tplc="85268F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C678D5"/>
    <w:multiLevelType w:val="hybridMultilevel"/>
    <w:tmpl w:val="6D2CB604"/>
    <w:lvl w:ilvl="0" w:tplc="BA76C874">
      <w:numFmt w:val="bullet"/>
      <w:lvlText w:val="-"/>
      <w:lvlJc w:val="left"/>
      <w:pPr>
        <w:tabs>
          <w:tab w:val="num" w:pos="780"/>
        </w:tabs>
        <w:ind w:left="780" w:hanging="360"/>
      </w:pPr>
      <w:rPr>
        <w:rFonts w:hint="default"/>
      </w:rPr>
    </w:lvl>
    <w:lvl w:ilvl="1" w:tplc="04240019">
      <w:start w:val="1"/>
      <w:numFmt w:val="lowerLetter"/>
      <w:lvlText w:val="%2."/>
      <w:lvlJc w:val="left"/>
      <w:pPr>
        <w:tabs>
          <w:tab w:val="num" w:pos="1440"/>
        </w:tabs>
        <w:ind w:left="1440" w:hanging="360"/>
      </w:pPr>
    </w:lvl>
    <w:lvl w:ilvl="2" w:tplc="97BEC3BC">
      <w:start w:val="4"/>
      <w:numFmt w:val="decimal"/>
      <w:lvlText w:val="%3)"/>
      <w:lvlJc w:val="left"/>
      <w:pPr>
        <w:tabs>
          <w:tab w:val="num" w:pos="2340"/>
        </w:tabs>
        <w:ind w:left="2340" w:hanging="360"/>
      </w:pPr>
      <w:rPr>
        <w:rFonts w:hint="default"/>
      </w:rPr>
    </w:lvl>
    <w:lvl w:ilvl="3" w:tplc="6ABC063E">
      <w:start w:val="1"/>
      <w:numFmt w:val="low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6C42075"/>
    <w:multiLevelType w:val="hybridMultilevel"/>
    <w:tmpl w:val="BEF2F2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9B41B0C"/>
    <w:multiLevelType w:val="hybridMultilevel"/>
    <w:tmpl w:val="93EE8F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1861C59"/>
    <w:multiLevelType w:val="hybridMultilevel"/>
    <w:tmpl w:val="6E32E9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1892300"/>
    <w:multiLevelType w:val="hybridMultilevel"/>
    <w:tmpl w:val="D6C60D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1AD7B2A"/>
    <w:multiLevelType w:val="hybridMultilevel"/>
    <w:tmpl w:val="2520C324"/>
    <w:lvl w:ilvl="0" w:tplc="A8CC14C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AC6046"/>
    <w:multiLevelType w:val="hybridMultilevel"/>
    <w:tmpl w:val="49F0D8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4CD607A"/>
    <w:multiLevelType w:val="hybridMultilevel"/>
    <w:tmpl w:val="CDB06F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89B4173"/>
    <w:multiLevelType w:val="hybridMultilevel"/>
    <w:tmpl w:val="7FFAFF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855C45"/>
    <w:multiLevelType w:val="hybridMultilevel"/>
    <w:tmpl w:val="126C02C0"/>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F375DA3"/>
    <w:multiLevelType w:val="singleLevel"/>
    <w:tmpl w:val="401CD8CE"/>
    <w:lvl w:ilvl="0">
      <w:start w:val="1"/>
      <w:numFmt w:val="decimal"/>
      <w:lvlText w:val="%1."/>
      <w:lvlJc w:val="left"/>
      <w:pPr>
        <w:tabs>
          <w:tab w:val="num" w:pos="720"/>
        </w:tabs>
        <w:ind w:left="720" w:hanging="360"/>
      </w:pPr>
      <w:rPr>
        <w:rFonts w:hint="default"/>
      </w:rPr>
    </w:lvl>
  </w:abstractNum>
  <w:abstractNum w:abstractNumId="31"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79B5A62"/>
    <w:multiLevelType w:val="hybridMultilevel"/>
    <w:tmpl w:val="454CD4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B6519A5"/>
    <w:multiLevelType w:val="hybridMultilevel"/>
    <w:tmpl w:val="07B27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F8D2610"/>
    <w:multiLevelType w:val="hybridMultilevel"/>
    <w:tmpl w:val="FD1E05F0"/>
    <w:lvl w:ilvl="0" w:tplc="13AE3C56">
      <w:start w:val="1"/>
      <w:numFmt w:val="decimal"/>
      <w:lvlText w:val="%1."/>
      <w:lvlJc w:val="left"/>
      <w:pPr>
        <w:ind w:left="360" w:hanging="360"/>
      </w:pPr>
      <w:rPr>
        <w:b/>
        <w:i w:val="0"/>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9"/>
  </w:num>
  <w:num w:numId="5">
    <w:abstractNumId w:val="32"/>
  </w:num>
  <w:num w:numId="6">
    <w:abstractNumId w:val="34"/>
  </w:num>
  <w:num w:numId="7">
    <w:abstractNumId w:val="7"/>
  </w:num>
  <w:num w:numId="8">
    <w:abstractNumId w:val="1"/>
  </w:num>
  <w:num w:numId="9">
    <w:abstractNumId w:val="12"/>
  </w:num>
  <w:num w:numId="10">
    <w:abstractNumId w:val="20"/>
  </w:num>
  <w:num w:numId="11">
    <w:abstractNumId w:val="26"/>
  </w:num>
  <w:num w:numId="12">
    <w:abstractNumId w:val="25"/>
  </w:num>
  <w:num w:numId="13">
    <w:abstractNumId w:val="21"/>
  </w:num>
  <w:num w:numId="14">
    <w:abstractNumId w:val="22"/>
  </w:num>
  <w:num w:numId="15">
    <w:abstractNumId w:val="2"/>
  </w:num>
  <w:num w:numId="16">
    <w:abstractNumId w:val="30"/>
  </w:num>
  <w:num w:numId="17">
    <w:abstractNumId w:val="17"/>
  </w:num>
  <w:num w:numId="18">
    <w:abstractNumId w:val="11"/>
  </w:num>
  <w:num w:numId="19">
    <w:abstractNumId w:val="29"/>
  </w:num>
  <w:num w:numId="20">
    <w:abstractNumId w:val="3"/>
  </w:num>
  <w:num w:numId="21">
    <w:abstractNumId w:val="23"/>
  </w:num>
  <w:num w:numId="22">
    <w:abstractNumId w:val="8"/>
  </w:num>
  <w:num w:numId="23">
    <w:abstractNumId w:val="19"/>
  </w:num>
  <w:num w:numId="24">
    <w:abstractNumId w:val="27"/>
  </w:num>
  <w:num w:numId="25">
    <w:abstractNumId w:val="15"/>
  </w:num>
  <w:num w:numId="26">
    <w:abstractNumId w:val="0"/>
  </w:num>
  <w:num w:numId="27">
    <w:abstractNumId w:val="33"/>
  </w:num>
  <w:num w:numId="28">
    <w:abstractNumId w:val="6"/>
  </w:num>
  <w:num w:numId="29">
    <w:abstractNumId w:val="31"/>
  </w:num>
  <w:num w:numId="30">
    <w:abstractNumId w:val="37"/>
  </w:num>
  <w:num w:numId="31">
    <w:abstractNumId w:val="24"/>
  </w:num>
  <w:num w:numId="32">
    <w:abstractNumId w:val="28"/>
  </w:num>
  <w:num w:numId="33">
    <w:abstractNumId w:val="13"/>
  </w:num>
  <w:num w:numId="34">
    <w:abstractNumId w:val="36"/>
  </w:num>
  <w:num w:numId="35">
    <w:abstractNumId w:val="4"/>
  </w:num>
  <w:num w:numId="36">
    <w:abstractNumId w:val="10"/>
  </w:num>
  <w:num w:numId="37">
    <w:abstractNumId w:val="14"/>
  </w:num>
  <w:num w:numId="38">
    <w:abstractNumId w:val="0"/>
  </w:num>
  <w:num w:numId="39">
    <w:abstractNumId w:val="5"/>
  </w:num>
  <w:num w:numId="40">
    <w:abstractNumId w:val="35"/>
  </w:num>
  <w:num w:numId="4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09C7"/>
    <w:rsid w:val="00001218"/>
    <w:rsid w:val="00001F8D"/>
    <w:rsid w:val="0000202A"/>
    <w:rsid w:val="0000278C"/>
    <w:rsid w:val="0000361C"/>
    <w:rsid w:val="00005413"/>
    <w:rsid w:val="0000557E"/>
    <w:rsid w:val="000059A8"/>
    <w:rsid w:val="00005F5F"/>
    <w:rsid w:val="00006B86"/>
    <w:rsid w:val="00007D3E"/>
    <w:rsid w:val="00011C66"/>
    <w:rsid w:val="00013B00"/>
    <w:rsid w:val="00015394"/>
    <w:rsid w:val="00015B5A"/>
    <w:rsid w:val="0002242F"/>
    <w:rsid w:val="00022E5E"/>
    <w:rsid w:val="00023E4D"/>
    <w:rsid w:val="00026663"/>
    <w:rsid w:val="00030D75"/>
    <w:rsid w:val="0003471E"/>
    <w:rsid w:val="00035543"/>
    <w:rsid w:val="00036135"/>
    <w:rsid w:val="00036373"/>
    <w:rsid w:val="00036A6D"/>
    <w:rsid w:val="000374B1"/>
    <w:rsid w:val="000412BC"/>
    <w:rsid w:val="00041EB9"/>
    <w:rsid w:val="00042D0E"/>
    <w:rsid w:val="00044574"/>
    <w:rsid w:val="00044684"/>
    <w:rsid w:val="00044D52"/>
    <w:rsid w:val="00046CE2"/>
    <w:rsid w:val="00046ECB"/>
    <w:rsid w:val="00047507"/>
    <w:rsid w:val="0005065F"/>
    <w:rsid w:val="00051C40"/>
    <w:rsid w:val="000546C2"/>
    <w:rsid w:val="000576FB"/>
    <w:rsid w:val="00060812"/>
    <w:rsid w:val="000611D0"/>
    <w:rsid w:val="00061DCC"/>
    <w:rsid w:val="000654CB"/>
    <w:rsid w:val="000656ED"/>
    <w:rsid w:val="00065D82"/>
    <w:rsid w:val="00071D42"/>
    <w:rsid w:val="0007417A"/>
    <w:rsid w:val="00075D17"/>
    <w:rsid w:val="00076418"/>
    <w:rsid w:val="00076A47"/>
    <w:rsid w:val="00076C47"/>
    <w:rsid w:val="00081FDF"/>
    <w:rsid w:val="00083CE2"/>
    <w:rsid w:val="00085C12"/>
    <w:rsid w:val="000878B8"/>
    <w:rsid w:val="00087C9B"/>
    <w:rsid w:val="00096243"/>
    <w:rsid w:val="00096BE4"/>
    <w:rsid w:val="000A0107"/>
    <w:rsid w:val="000A52B7"/>
    <w:rsid w:val="000B1DDE"/>
    <w:rsid w:val="000B407D"/>
    <w:rsid w:val="000B4120"/>
    <w:rsid w:val="000B5E83"/>
    <w:rsid w:val="000C06A0"/>
    <w:rsid w:val="000C1D62"/>
    <w:rsid w:val="000C23A5"/>
    <w:rsid w:val="000C4170"/>
    <w:rsid w:val="000C4583"/>
    <w:rsid w:val="000C5537"/>
    <w:rsid w:val="000C7E9D"/>
    <w:rsid w:val="000C7F54"/>
    <w:rsid w:val="000D0294"/>
    <w:rsid w:val="000D305E"/>
    <w:rsid w:val="000D4DAE"/>
    <w:rsid w:val="000D6EFF"/>
    <w:rsid w:val="000D6F05"/>
    <w:rsid w:val="000D76C2"/>
    <w:rsid w:val="000E1875"/>
    <w:rsid w:val="000E41E1"/>
    <w:rsid w:val="000E480B"/>
    <w:rsid w:val="000E4D06"/>
    <w:rsid w:val="000E5603"/>
    <w:rsid w:val="000E5CC9"/>
    <w:rsid w:val="000E7050"/>
    <w:rsid w:val="000F0770"/>
    <w:rsid w:val="000F0D37"/>
    <w:rsid w:val="000F2E62"/>
    <w:rsid w:val="000F32B3"/>
    <w:rsid w:val="00100FAC"/>
    <w:rsid w:val="00101B68"/>
    <w:rsid w:val="00114401"/>
    <w:rsid w:val="00115C50"/>
    <w:rsid w:val="00115F21"/>
    <w:rsid w:val="00117941"/>
    <w:rsid w:val="00120039"/>
    <w:rsid w:val="00124976"/>
    <w:rsid w:val="0012533E"/>
    <w:rsid w:val="001314C1"/>
    <w:rsid w:val="001352C1"/>
    <w:rsid w:val="00137E8A"/>
    <w:rsid w:val="0014021F"/>
    <w:rsid w:val="00141423"/>
    <w:rsid w:val="00143A9D"/>
    <w:rsid w:val="001447A2"/>
    <w:rsid w:val="0014669E"/>
    <w:rsid w:val="00147C7B"/>
    <w:rsid w:val="0014C90D"/>
    <w:rsid w:val="001508B8"/>
    <w:rsid w:val="0015310D"/>
    <w:rsid w:val="0015348D"/>
    <w:rsid w:val="00156126"/>
    <w:rsid w:val="001571F0"/>
    <w:rsid w:val="00166414"/>
    <w:rsid w:val="0016760E"/>
    <w:rsid w:val="00170988"/>
    <w:rsid w:val="001709D3"/>
    <w:rsid w:val="0017296F"/>
    <w:rsid w:val="00173EA9"/>
    <w:rsid w:val="001749F6"/>
    <w:rsid w:val="00174BFE"/>
    <w:rsid w:val="00176072"/>
    <w:rsid w:val="001769E6"/>
    <w:rsid w:val="001832BA"/>
    <w:rsid w:val="00183318"/>
    <w:rsid w:val="00184D89"/>
    <w:rsid w:val="00186A71"/>
    <w:rsid w:val="00190F0A"/>
    <w:rsid w:val="00191792"/>
    <w:rsid w:val="00193404"/>
    <w:rsid w:val="001935AD"/>
    <w:rsid w:val="00196C06"/>
    <w:rsid w:val="0019783A"/>
    <w:rsid w:val="001A04AE"/>
    <w:rsid w:val="001A192F"/>
    <w:rsid w:val="001A3407"/>
    <w:rsid w:val="001A5110"/>
    <w:rsid w:val="001A5D06"/>
    <w:rsid w:val="001A65EC"/>
    <w:rsid w:val="001A7BD0"/>
    <w:rsid w:val="001B187D"/>
    <w:rsid w:val="001B18AF"/>
    <w:rsid w:val="001B1CA3"/>
    <w:rsid w:val="001B765F"/>
    <w:rsid w:val="001C1450"/>
    <w:rsid w:val="001C5D5D"/>
    <w:rsid w:val="001C6335"/>
    <w:rsid w:val="001C7B9C"/>
    <w:rsid w:val="001D101F"/>
    <w:rsid w:val="001D16E0"/>
    <w:rsid w:val="001D265C"/>
    <w:rsid w:val="001D5C2E"/>
    <w:rsid w:val="001D6318"/>
    <w:rsid w:val="001D694D"/>
    <w:rsid w:val="001D7000"/>
    <w:rsid w:val="001D7BEE"/>
    <w:rsid w:val="001D7CB9"/>
    <w:rsid w:val="001D7F99"/>
    <w:rsid w:val="001E06E0"/>
    <w:rsid w:val="001E38DD"/>
    <w:rsid w:val="001E721E"/>
    <w:rsid w:val="001F0241"/>
    <w:rsid w:val="001F2C55"/>
    <w:rsid w:val="001F5080"/>
    <w:rsid w:val="001F6F0F"/>
    <w:rsid w:val="001F7DDE"/>
    <w:rsid w:val="0020233B"/>
    <w:rsid w:val="00202E9B"/>
    <w:rsid w:val="002064A5"/>
    <w:rsid w:val="0021732F"/>
    <w:rsid w:val="00217E98"/>
    <w:rsid w:val="00222B1A"/>
    <w:rsid w:val="00222C44"/>
    <w:rsid w:val="00222EAB"/>
    <w:rsid w:val="002240A2"/>
    <w:rsid w:val="0022685F"/>
    <w:rsid w:val="002272AA"/>
    <w:rsid w:val="00227FB0"/>
    <w:rsid w:val="00231CFA"/>
    <w:rsid w:val="00234BD3"/>
    <w:rsid w:val="002352B4"/>
    <w:rsid w:val="00235E41"/>
    <w:rsid w:val="002365A8"/>
    <w:rsid w:val="00237B33"/>
    <w:rsid w:val="002403F3"/>
    <w:rsid w:val="00241067"/>
    <w:rsid w:val="002413BB"/>
    <w:rsid w:val="00241698"/>
    <w:rsid w:val="002512B6"/>
    <w:rsid w:val="00251D3F"/>
    <w:rsid w:val="00257998"/>
    <w:rsid w:val="002618E0"/>
    <w:rsid w:val="00263943"/>
    <w:rsid w:val="002639F8"/>
    <w:rsid w:val="00267619"/>
    <w:rsid w:val="00267F83"/>
    <w:rsid w:val="002706FA"/>
    <w:rsid w:val="002711AE"/>
    <w:rsid w:val="002734CB"/>
    <w:rsid w:val="00273761"/>
    <w:rsid w:val="002739AC"/>
    <w:rsid w:val="002743B6"/>
    <w:rsid w:val="00274F6B"/>
    <w:rsid w:val="0027504B"/>
    <w:rsid w:val="00277706"/>
    <w:rsid w:val="00280C83"/>
    <w:rsid w:val="002816DC"/>
    <w:rsid w:val="00281CE6"/>
    <w:rsid w:val="00283EE6"/>
    <w:rsid w:val="002842DC"/>
    <w:rsid w:val="0028440E"/>
    <w:rsid w:val="00285B81"/>
    <w:rsid w:val="00291D18"/>
    <w:rsid w:val="00293198"/>
    <w:rsid w:val="00293FEB"/>
    <w:rsid w:val="002A1F49"/>
    <w:rsid w:val="002A2107"/>
    <w:rsid w:val="002A227D"/>
    <w:rsid w:val="002A357C"/>
    <w:rsid w:val="002A6904"/>
    <w:rsid w:val="002A69C7"/>
    <w:rsid w:val="002A6A46"/>
    <w:rsid w:val="002B1B1D"/>
    <w:rsid w:val="002B2000"/>
    <w:rsid w:val="002B28E0"/>
    <w:rsid w:val="002B4557"/>
    <w:rsid w:val="002C1439"/>
    <w:rsid w:val="002C21CF"/>
    <w:rsid w:val="002C75AE"/>
    <w:rsid w:val="002C7AC9"/>
    <w:rsid w:val="002D049A"/>
    <w:rsid w:val="002D12EA"/>
    <w:rsid w:val="002D16BB"/>
    <w:rsid w:val="002D2A63"/>
    <w:rsid w:val="002D3FB5"/>
    <w:rsid w:val="002D6383"/>
    <w:rsid w:val="002D6A3C"/>
    <w:rsid w:val="002E0613"/>
    <w:rsid w:val="002E07C1"/>
    <w:rsid w:val="002E1329"/>
    <w:rsid w:val="002E1DC1"/>
    <w:rsid w:val="002E23CE"/>
    <w:rsid w:val="002E2FD3"/>
    <w:rsid w:val="002E372C"/>
    <w:rsid w:val="002E3FE4"/>
    <w:rsid w:val="002E6B63"/>
    <w:rsid w:val="002F0041"/>
    <w:rsid w:val="002F1517"/>
    <w:rsid w:val="002F68A9"/>
    <w:rsid w:val="002F6AE3"/>
    <w:rsid w:val="002F7130"/>
    <w:rsid w:val="00300C9B"/>
    <w:rsid w:val="00301033"/>
    <w:rsid w:val="003027A5"/>
    <w:rsid w:val="00302B8D"/>
    <w:rsid w:val="00303FE9"/>
    <w:rsid w:val="0030598F"/>
    <w:rsid w:val="0031090C"/>
    <w:rsid w:val="00311636"/>
    <w:rsid w:val="00313FCC"/>
    <w:rsid w:val="003148B9"/>
    <w:rsid w:val="003151CF"/>
    <w:rsid w:val="00315EE6"/>
    <w:rsid w:val="00316207"/>
    <w:rsid w:val="00316DDE"/>
    <w:rsid w:val="00316DEB"/>
    <w:rsid w:val="00317627"/>
    <w:rsid w:val="003201EA"/>
    <w:rsid w:val="0032212C"/>
    <w:rsid w:val="00325D8B"/>
    <w:rsid w:val="00326834"/>
    <w:rsid w:val="00327204"/>
    <w:rsid w:val="00330BC7"/>
    <w:rsid w:val="00335430"/>
    <w:rsid w:val="00336098"/>
    <w:rsid w:val="003412C2"/>
    <w:rsid w:val="003431C8"/>
    <w:rsid w:val="003441C8"/>
    <w:rsid w:val="00346BC8"/>
    <w:rsid w:val="00346D46"/>
    <w:rsid w:val="00346E68"/>
    <w:rsid w:val="0035043A"/>
    <w:rsid w:val="00350DFA"/>
    <w:rsid w:val="00351CAB"/>
    <w:rsid w:val="00352145"/>
    <w:rsid w:val="0035282A"/>
    <w:rsid w:val="0035371A"/>
    <w:rsid w:val="003546D3"/>
    <w:rsid w:val="0035508C"/>
    <w:rsid w:val="003570D0"/>
    <w:rsid w:val="0035B5A0"/>
    <w:rsid w:val="0036006F"/>
    <w:rsid w:val="00363B61"/>
    <w:rsid w:val="003650CA"/>
    <w:rsid w:val="00365631"/>
    <w:rsid w:val="00365C84"/>
    <w:rsid w:val="00366C35"/>
    <w:rsid w:val="0036706A"/>
    <w:rsid w:val="00367250"/>
    <w:rsid w:val="003676C1"/>
    <w:rsid w:val="00370866"/>
    <w:rsid w:val="0037231D"/>
    <w:rsid w:val="0037632A"/>
    <w:rsid w:val="003806A5"/>
    <w:rsid w:val="0038243F"/>
    <w:rsid w:val="00384C94"/>
    <w:rsid w:val="00384D7B"/>
    <w:rsid w:val="00384E1D"/>
    <w:rsid w:val="00385808"/>
    <w:rsid w:val="0038596B"/>
    <w:rsid w:val="00385D08"/>
    <w:rsid w:val="00385DEC"/>
    <w:rsid w:val="00387454"/>
    <w:rsid w:val="00387F8F"/>
    <w:rsid w:val="00390B11"/>
    <w:rsid w:val="0039140D"/>
    <w:rsid w:val="00391DF2"/>
    <w:rsid w:val="00396295"/>
    <w:rsid w:val="00396BCB"/>
    <w:rsid w:val="003A130D"/>
    <w:rsid w:val="003A2F9F"/>
    <w:rsid w:val="003A5297"/>
    <w:rsid w:val="003A73BD"/>
    <w:rsid w:val="003B159B"/>
    <w:rsid w:val="003B2879"/>
    <w:rsid w:val="003B32D2"/>
    <w:rsid w:val="003B330B"/>
    <w:rsid w:val="003B36FC"/>
    <w:rsid w:val="003B3765"/>
    <w:rsid w:val="003B48B6"/>
    <w:rsid w:val="003B4DAB"/>
    <w:rsid w:val="003B4E78"/>
    <w:rsid w:val="003B4ED4"/>
    <w:rsid w:val="003C0B6A"/>
    <w:rsid w:val="003C2139"/>
    <w:rsid w:val="003C2B4D"/>
    <w:rsid w:val="003C3977"/>
    <w:rsid w:val="003C485B"/>
    <w:rsid w:val="003C50FD"/>
    <w:rsid w:val="003C6091"/>
    <w:rsid w:val="003D07BA"/>
    <w:rsid w:val="003D1272"/>
    <w:rsid w:val="003D1407"/>
    <w:rsid w:val="003D28F1"/>
    <w:rsid w:val="003D490F"/>
    <w:rsid w:val="003D62F7"/>
    <w:rsid w:val="003E2528"/>
    <w:rsid w:val="003E3B39"/>
    <w:rsid w:val="003E47AB"/>
    <w:rsid w:val="003E4CFC"/>
    <w:rsid w:val="003E52B8"/>
    <w:rsid w:val="003E5C55"/>
    <w:rsid w:val="003E604D"/>
    <w:rsid w:val="003E7710"/>
    <w:rsid w:val="003E7966"/>
    <w:rsid w:val="003F0DE7"/>
    <w:rsid w:val="003F115B"/>
    <w:rsid w:val="003F3644"/>
    <w:rsid w:val="003F445F"/>
    <w:rsid w:val="003F4DE6"/>
    <w:rsid w:val="003F546E"/>
    <w:rsid w:val="003F5DC6"/>
    <w:rsid w:val="00400384"/>
    <w:rsid w:val="004043A1"/>
    <w:rsid w:val="00406373"/>
    <w:rsid w:val="00406843"/>
    <w:rsid w:val="00406E22"/>
    <w:rsid w:val="00411AC8"/>
    <w:rsid w:val="0041217C"/>
    <w:rsid w:val="004121B8"/>
    <w:rsid w:val="00413054"/>
    <w:rsid w:val="00415EE6"/>
    <w:rsid w:val="00416734"/>
    <w:rsid w:val="004204E3"/>
    <w:rsid w:val="004223CD"/>
    <w:rsid w:val="00423F10"/>
    <w:rsid w:val="00427994"/>
    <w:rsid w:val="00430FD2"/>
    <w:rsid w:val="00432BA1"/>
    <w:rsid w:val="00434D56"/>
    <w:rsid w:val="0043532D"/>
    <w:rsid w:val="00444734"/>
    <w:rsid w:val="00445049"/>
    <w:rsid w:val="004459AF"/>
    <w:rsid w:val="004516F5"/>
    <w:rsid w:val="004517F0"/>
    <w:rsid w:val="004527D6"/>
    <w:rsid w:val="00453F24"/>
    <w:rsid w:val="00455EB9"/>
    <w:rsid w:val="00460A21"/>
    <w:rsid w:val="004622AB"/>
    <w:rsid w:val="00463235"/>
    <w:rsid w:val="00463B3C"/>
    <w:rsid w:val="00464162"/>
    <w:rsid w:val="00466DB2"/>
    <w:rsid w:val="004675D1"/>
    <w:rsid w:val="004720C5"/>
    <w:rsid w:val="0047219D"/>
    <w:rsid w:val="00472973"/>
    <w:rsid w:val="004729A3"/>
    <w:rsid w:val="00473D5E"/>
    <w:rsid w:val="004752B8"/>
    <w:rsid w:val="00475E0B"/>
    <w:rsid w:val="0047643E"/>
    <w:rsid w:val="004801D0"/>
    <w:rsid w:val="004826C9"/>
    <w:rsid w:val="00485081"/>
    <w:rsid w:val="0049098C"/>
    <w:rsid w:val="004910C3"/>
    <w:rsid w:val="00491619"/>
    <w:rsid w:val="004951BC"/>
    <w:rsid w:val="0049603B"/>
    <w:rsid w:val="00496839"/>
    <w:rsid w:val="004A0508"/>
    <w:rsid w:val="004A1804"/>
    <w:rsid w:val="004A35D7"/>
    <w:rsid w:val="004A4659"/>
    <w:rsid w:val="004A60C5"/>
    <w:rsid w:val="004A6318"/>
    <w:rsid w:val="004B00DC"/>
    <w:rsid w:val="004B065E"/>
    <w:rsid w:val="004B0EA1"/>
    <w:rsid w:val="004B271B"/>
    <w:rsid w:val="004B4CCD"/>
    <w:rsid w:val="004B5BB4"/>
    <w:rsid w:val="004C2851"/>
    <w:rsid w:val="004D1FBD"/>
    <w:rsid w:val="004D39D4"/>
    <w:rsid w:val="004D6B75"/>
    <w:rsid w:val="004E04C3"/>
    <w:rsid w:val="004E0D3B"/>
    <w:rsid w:val="004E0E25"/>
    <w:rsid w:val="004E474D"/>
    <w:rsid w:val="004E4A32"/>
    <w:rsid w:val="004E6568"/>
    <w:rsid w:val="004E709C"/>
    <w:rsid w:val="004F2462"/>
    <w:rsid w:val="004F7C1C"/>
    <w:rsid w:val="00501297"/>
    <w:rsid w:val="00501395"/>
    <w:rsid w:val="0050500E"/>
    <w:rsid w:val="00505099"/>
    <w:rsid w:val="00510085"/>
    <w:rsid w:val="00511E25"/>
    <w:rsid w:val="00513690"/>
    <w:rsid w:val="0051444E"/>
    <w:rsid w:val="0051534B"/>
    <w:rsid w:val="0051663F"/>
    <w:rsid w:val="00516C86"/>
    <w:rsid w:val="0051745B"/>
    <w:rsid w:val="00517E5A"/>
    <w:rsid w:val="0052001B"/>
    <w:rsid w:val="00524016"/>
    <w:rsid w:val="0052462E"/>
    <w:rsid w:val="005247DF"/>
    <w:rsid w:val="005255EB"/>
    <w:rsid w:val="00525A21"/>
    <w:rsid w:val="00526E26"/>
    <w:rsid w:val="005316C0"/>
    <w:rsid w:val="00532198"/>
    <w:rsid w:val="00536867"/>
    <w:rsid w:val="00536FC1"/>
    <w:rsid w:val="00537622"/>
    <w:rsid w:val="0053773B"/>
    <w:rsid w:val="00540D64"/>
    <w:rsid w:val="00543AA5"/>
    <w:rsid w:val="00543EBB"/>
    <w:rsid w:val="00544ACE"/>
    <w:rsid w:val="005459FC"/>
    <w:rsid w:val="00547445"/>
    <w:rsid w:val="00551AB5"/>
    <w:rsid w:val="005531C4"/>
    <w:rsid w:val="00557C36"/>
    <w:rsid w:val="00557F17"/>
    <w:rsid w:val="005608A6"/>
    <w:rsid w:val="005615E0"/>
    <w:rsid w:val="00566DB3"/>
    <w:rsid w:val="00567536"/>
    <w:rsid w:val="00567E12"/>
    <w:rsid w:val="00572338"/>
    <w:rsid w:val="005724B4"/>
    <w:rsid w:val="005753D9"/>
    <w:rsid w:val="0057566B"/>
    <w:rsid w:val="00576343"/>
    <w:rsid w:val="005771C5"/>
    <w:rsid w:val="0058062B"/>
    <w:rsid w:val="00582354"/>
    <w:rsid w:val="0058275A"/>
    <w:rsid w:val="00583856"/>
    <w:rsid w:val="0058399F"/>
    <w:rsid w:val="00584D9F"/>
    <w:rsid w:val="005921B7"/>
    <w:rsid w:val="005932AE"/>
    <w:rsid w:val="00597781"/>
    <w:rsid w:val="005A0B71"/>
    <w:rsid w:val="005A785E"/>
    <w:rsid w:val="005B253B"/>
    <w:rsid w:val="005B2586"/>
    <w:rsid w:val="005B3910"/>
    <w:rsid w:val="005B56DE"/>
    <w:rsid w:val="005B6250"/>
    <w:rsid w:val="005B64FA"/>
    <w:rsid w:val="005C0F31"/>
    <w:rsid w:val="005C0FD3"/>
    <w:rsid w:val="005C245E"/>
    <w:rsid w:val="005C4C41"/>
    <w:rsid w:val="005C5031"/>
    <w:rsid w:val="005C6086"/>
    <w:rsid w:val="005C6E8E"/>
    <w:rsid w:val="005C71B5"/>
    <w:rsid w:val="005C7E8F"/>
    <w:rsid w:val="005D5543"/>
    <w:rsid w:val="005D629B"/>
    <w:rsid w:val="005D6751"/>
    <w:rsid w:val="005D7E01"/>
    <w:rsid w:val="005E2A00"/>
    <w:rsid w:val="005E2A71"/>
    <w:rsid w:val="005E4446"/>
    <w:rsid w:val="005E5648"/>
    <w:rsid w:val="005E6949"/>
    <w:rsid w:val="005E70F2"/>
    <w:rsid w:val="005E793F"/>
    <w:rsid w:val="005F0753"/>
    <w:rsid w:val="005F1763"/>
    <w:rsid w:val="005F18A6"/>
    <w:rsid w:val="005F1F49"/>
    <w:rsid w:val="005F2AA8"/>
    <w:rsid w:val="005F39FB"/>
    <w:rsid w:val="005F638A"/>
    <w:rsid w:val="005F751D"/>
    <w:rsid w:val="0060076F"/>
    <w:rsid w:val="00600960"/>
    <w:rsid w:val="006028C1"/>
    <w:rsid w:val="006034C5"/>
    <w:rsid w:val="0060550F"/>
    <w:rsid w:val="00607EB9"/>
    <w:rsid w:val="006110C9"/>
    <w:rsid w:val="0061133D"/>
    <w:rsid w:val="006114BA"/>
    <w:rsid w:val="00612663"/>
    <w:rsid w:val="00615B80"/>
    <w:rsid w:val="006163B7"/>
    <w:rsid w:val="00621FA4"/>
    <w:rsid w:val="00622202"/>
    <w:rsid w:val="0062278C"/>
    <w:rsid w:val="006260D8"/>
    <w:rsid w:val="00630120"/>
    <w:rsid w:val="006315C1"/>
    <w:rsid w:val="0063228C"/>
    <w:rsid w:val="006322A0"/>
    <w:rsid w:val="006332DA"/>
    <w:rsid w:val="006357B4"/>
    <w:rsid w:val="006362A9"/>
    <w:rsid w:val="00642DD4"/>
    <w:rsid w:val="00642F4A"/>
    <w:rsid w:val="006430A3"/>
    <w:rsid w:val="00644043"/>
    <w:rsid w:val="00650DEF"/>
    <w:rsid w:val="0065152F"/>
    <w:rsid w:val="00651769"/>
    <w:rsid w:val="00652EE8"/>
    <w:rsid w:val="00653770"/>
    <w:rsid w:val="00654A86"/>
    <w:rsid w:val="0065521B"/>
    <w:rsid w:val="00655EBD"/>
    <w:rsid w:val="00656DE0"/>
    <w:rsid w:val="00660AF4"/>
    <w:rsid w:val="006614F5"/>
    <w:rsid w:val="006621D9"/>
    <w:rsid w:val="00662AED"/>
    <w:rsid w:val="00662D8F"/>
    <w:rsid w:val="00663089"/>
    <w:rsid w:val="0066332D"/>
    <w:rsid w:val="006650EC"/>
    <w:rsid w:val="0066525B"/>
    <w:rsid w:val="006655E7"/>
    <w:rsid w:val="006666E7"/>
    <w:rsid w:val="00667703"/>
    <w:rsid w:val="00670A28"/>
    <w:rsid w:val="00670D1D"/>
    <w:rsid w:val="0067155E"/>
    <w:rsid w:val="0067198C"/>
    <w:rsid w:val="00683AF3"/>
    <w:rsid w:val="006843B2"/>
    <w:rsid w:val="00685A64"/>
    <w:rsid w:val="00685B3B"/>
    <w:rsid w:val="00687F80"/>
    <w:rsid w:val="00690253"/>
    <w:rsid w:val="006902A4"/>
    <w:rsid w:val="00691772"/>
    <w:rsid w:val="00692097"/>
    <w:rsid w:val="00692E34"/>
    <w:rsid w:val="0069474B"/>
    <w:rsid w:val="00696138"/>
    <w:rsid w:val="006A1658"/>
    <w:rsid w:val="006A1A9E"/>
    <w:rsid w:val="006A3B6D"/>
    <w:rsid w:val="006A405F"/>
    <w:rsid w:val="006A5CDE"/>
    <w:rsid w:val="006A6256"/>
    <w:rsid w:val="006A6407"/>
    <w:rsid w:val="006A70EC"/>
    <w:rsid w:val="006A7A34"/>
    <w:rsid w:val="006B1AA2"/>
    <w:rsid w:val="006B48F7"/>
    <w:rsid w:val="006B5391"/>
    <w:rsid w:val="006B690A"/>
    <w:rsid w:val="006B7117"/>
    <w:rsid w:val="006C3DAD"/>
    <w:rsid w:val="006C42C7"/>
    <w:rsid w:val="006C49FA"/>
    <w:rsid w:val="006C4DDF"/>
    <w:rsid w:val="006C4E93"/>
    <w:rsid w:val="006C719A"/>
    <w:rsid w:val="006D0808"/>
    <w:rsid w:val="006D4C9D"/>
    <w:rsid w:val="006D59F7"/>
    <w:rsid w:val="006D65C6"/>
    <w:rsid w:val="006E08FB"/>
    <w:rsid w:val="006E0F03"/>
    <w:rsid w:val="006E1FC7"/>
    <w:rsid w:val="006E36BA"/>
    <w:rsid w:val="006E377F"/>
    <w:rsid w:val="006E50F0"/>
    <w:rsid w:val="006E696F"/>
    <w:rsid w:val="006F0123"/>
    <w:rsid w:val="006F10E2"/>
    <w:rsid w:val="006F44F5"/>
    <w:rsid w:val="006F70DC"/>
    <w:rsid w:val="006F758E"/>
    <w:rsid w:val="00700798"/>
    <w:rsid w:val="00701B3D"/>
    <w:rsid w:val="00702A9C"/>
    <w:rsid w:val="007033C0"/>
    <w:rsid w:val="00703F34"/>
    <w:rsid w:val="007054E6"/>
    <w:rsid w:val="00705524"/>
    <w:rsid w:val="00706BC1"/>
    <w:rsid w:val="00713B8E"/>
    <w:rsid w:val="00715F06"/>
    <w:rsid w:val="00721538"/>
    <w:rsid w:val="007243CB"/>
    <w:rsid w:val="0072447F"/>
    <w:rsid w:val="00727414"/>
    <w:rsid w:val="00727828"/>
    <w:rsid w:val="00727E3A"/>
    <w:rsid w:val="007331BA"/>
    <w:rsid w:val="00733A4A"/>
    <w:rsid w:val="007345D8"/>
    <w:rsid w:val="00735B4B"/>
    <w:rsid w:val="007411F4"/>
    <w:rsid w:val="00741DF3"/>
    <w:rsid w:val="00743912"/>
    <w:rsid w:val="00745091"/>
    <w:rsid w:val="00752779"/>
    <w:rsid w:val="00753F50"/>
    <w:rsid w:val="00762580"/>
    <w:rsid w:val="00762F07"/>
    <w:rsid w:val="00764189"/>
    <w:rsid w:val="007643C8"/>
    <w:rsid w:val="0076632B"/>
    <w:rsid w:val="00767A5A"/>
    <w:rsid w:val="00767F17"/>
    <w:rsid w:val="00770B3E"/>
    <w:rsid w:val="00771A61"/>
    <w:rsid w:val="00772CB6"/>
    <w:rsid w:val="00774F3F"/>
    <w:rsid w:val="00775398"/>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935"/>
    <w:rsid w:val="00794B93"/>
    <w:rsid w:val="007A1078"/>
    <w:rsid w:val="007A1B09"/>
    <w:rsid w:val="007A53EB"/>
    <w:rsid w:val="007A7777"/>
    <w:rsid w:val="007A7BCC"/>
    <w:rsid w:val="007B325E"/>
    <w:rsid w:val="007B3768"/>
    <w:rsid w:val="007B3D1D"/>
    <w:rsid w:val="007B486D"/>
    <w:rsid w:val="007B7433"/>
    <w:rsid w:val="007B7D54"/>
    <w:rsid w:val="007C4545"/>
    <w:rsid w:val="007C4C88"/>
    <w:rsid w:val="007C654B"/>
    <w:rsid w:val="007D21BB"/>
    <w:rsid w:val="007D302C"/>
    <w:rsid w:val="007D4174"/>
    <w:rsid w:val="007D56C2"/>
    <w:rsid w:val="007D7B83"/>
    <w:rsid w:val="007E0866"/>
    <w:rsid w:val="007E1023"/>
    <w:rsid w:val="007E27A3"/>
    <w:rsid w:val="007E31E3"/>
    <w:rsid w:val="007F1ED4"/>
    <w:rsid w:val="007F28E3"/>
    <w:rsid w:val="007F31AC"/>
    <w:rsid w:val="007F3757"/>
    <w:rsid w:val="007F49C9"/>
    <w:rsid w:val="007F4AC2"/>
    <w:rsid w:val="007F4C12"/>
    <w:rsid w:val="007F4D73"/>
    <w:rsid w:val="007F4E43"/>
    <w:rsid w:val="007F5DA1"/>
    <w:rsid w:val="007F7A37"/>
    <w:rsid w:val="00800DA1"/>
    <w:rsid w:val="00802BA1"/>
    <w:rsid w:val="0080425B"/>
    <w:rsid w:val="00804FC5"/>
    <w:rsid w:val="0080570F"/>
    <w:rsid w:val="008114E8"/>
    <w:rsid w:val="008155E7"/>
    <w:rsid w:val="00816260"/>
    <w:rsid w:val="00820618"/>
    <w:rsid w:val="008230C5"/>
    <w:rsid w:val="00824D1D"/>
    <w:rsid w:val="008255D4"/>
    <w:rsid w:val="00825EC0"/>
    <w:rsid w:val="00833AC6"/>
    <w:rsid w:val="00833C25"/>
    <w:rsid w:val="00834C72"/>
    <w:rsid w:val="008367E1"/>
    <w:rsid w:val="008428A6"/>
    <w:rsid w:val="008436D3"/>
    <w:rsid w:val="00843739"/>
    <w:rsid w:val="0084436A"/>
    <w:rsid w:val="008452FA"/>
    <w:rsid w:val="008461EF"/>
    <w:rsid w:val="00847017"/>
    <w:rsid w:val="008545FA"/>
    <w:rsid w:val="00855102"/>
    <w:rsid w:val="00856DAD"/>
    <w:rsid w:val="00857516"/>
    <w:rsid w:val="00860C53"/>
    <w:rsid w:val="0086202B"/>
    <w:rsid w:val="00862EBF"/>
    <w:rsid w:val="00862FA8"/>
    <w:rsid w:val="008638C0"/>
    <w:rsid w:val="00865DD6"/>
    <w:rsid w:val="008704FB"/>
    <w:rsid w:val="008723CD"/>
    <w:rsid w:val="00882006"/>
    <w:rsid w:val="00884B52"/>
    <w:rsid w:val="0089074F"/>
    <w:rsid w:val="00890AA6"/>
    <w:rsid w:val="00890D1C"/>
    <w:rsid w:val="00892F6E"/>
    <w:rsid w:val="008933F6"/>
    <w:rsid w:val="0089407F"/>
    <w:rsid w:val="0089424A"/>
    <w:rsid w:val="00895F3B"/>
    <w:rsid w:val="008A1678"/>
    <w:rsid w:val="008A5652"/>
    <w:rsid w:val="008A5AC7"/>
    <w:rsid w:val="008A757F"/>
    <w:rsid w:val="008B1A9A"/>
    <w:rsid w:val="008B25C9"/>
    <w:rsid w:val="008B2A67"/>
    <w:rsid w:val="008B3E11"/>
    <w:rsid w:val="008B63BA"/>
    <w:rsid w:val="008B6ECE"/>
    <w:rsid w:val="008B773F"/>
    <w:rsid w:val="008C279B"/>
    <w:rsid w:val="008C2AC2"/>
    <w:rsid w:val="008C520C"/>
    <w:rsid w:val="008C54E0"/>
    <w:rsid w:val="008C5597"/>
    <w:rsid w:val="008C57B7"/>
    <w:rsid w:val="008C5F88"/>
    <w:rsid w:val="008C7412"/>
    <w:rsid w:val="008D23F4"/>
    <w:rsid w:val="008D3842"/>
    <w:rsid w:val="008D4AFD"/>
    <w:rsid w:val="008D6DCE"/>
    <w:rsid w:val="008E036E"/>
    <w:rsid w:val="008E1C5E"/>
    <w:rsid w:val="008E2B37"/>
    <w:rsid w:val="008E366B"/>
    <w:rsid w:val="008E3B42"/>
    <w:rsid w:val="008E64FA"/>
    <w:rsid w:val="008E66BB"/>
    <w:rsid w:val="008E7E25"/>
    <w:rsid w:val="008F0A75"/>
    <w:rsid w:val="008F1E4B"/>
    <w:rsid w:val="008F3E2F"/>
    <w:rsid w:val="008F48C5"/>
    <w:rsid w:val="008F6711"/>
    <w:rsid w:val="00901408"/>
    <w:rsid w:val="00901475"/>
    <w:rsid w:val="0090273D"/>
    <w:rsid w:val="00905AF8"/>
    <w:rsid w:val="00910CB7"/>
    <w:rsid w:val="00913CF8"/>
    <w:rsid w:val="00914495"/>
    <w:rsid w:val="0091496D"/>
    <w:rsid w:val="00917C9B"/>
    <w:rsid w:val="00917F1E"/>
    <w:rsid w:val="00917F36"/>
    <w:rsid w:val="0092277C"/>
    <w:rsid w:val="009228C4"/>
    <w:rsid w:val="00923AA9"/>
    <w:rsid w:val="0092759B"/>
    <w:rsid w:val="00927A6E"/>
    <w:rsid w:val="0093159D"/>
    <w:rsid w:val="009320D7"/>
    <w:rsid w:val="00933A12"/>
    <w:rsid w:val="009342BB"/>
    <w:rsid w:val="00935EE7"/>
    <w:rsid w:val="009413DE"/>
    <w:rsid w:val="00941AE7"/>
    <w:rsid w:val="0094295A"/>
    <w:rsid w:val="00943092"/>
    <w:rsid w:val="00943C50"/>
    <w:rsid w:val="009448F9"/>
    <w:rsid w:val="00944967"/>
    <w:rsid w:val="00945B2B"/>
    <w:rsid w:val="00945E83"/>
    <w:rsid w:val="00946104"/>
    <w:rsid w:val="00947A3F"/>
    <w:rsid w:val="00947A7F"/>
    <w:rsid w:val="00950454"/>
    <w:rsid w:val="00950D46"/>
    <w:rsid w:val="009514DD"/>
    <w:rsid w:val="0095198A"/>
    <w:rsid w:val="00951CC9"/>
    <w:rsid w:val="00953938"/>
    <w:rsid w:val="009541C8"/>
    <w:rsid w:val="009551C4"/>
    <w:rsid w:val="00956AF0"/>
    <w:rsid w:val="009579BB"/>
    <w:rsid w:val="0096044E"/>
    <w:rsid w:val="0096363A"/>
    <w:rsid w:val="00963F4C"/>
    <w:rsid w:val="00965BB4"/>
    <w:rsid w:val="009661A2"/>
    <w:rsid w:val="00967A62"/>
    <w:rsid w:val="00970664"/>
    <w:rsid w:val="0097345C"/>
    <w:rsid w:val="00973B16"/>
    <w:rsid w:val="009751AA"/>
    <w:rsid w:val="00981671"/>
    <w:rsid w:val="00985368"/>
    <w:rsid w:val="00990592"/>
    <w:rsid w:val="00993A0E"/>
    <w:rsid w:val="009942E4"/>
    <w:rsid w:val="00996B23"/>
    <w:rsid w:val="00996C89"/>
    <w:rsid w:val="009A46DA"/>
    <w:rsid w:val="009A4A3F"/>
    <w:rsid w:val="009B0FC7"/>
    <w:rsid w:val="009B21DF"/>
    <w:rsid w:val="009B3A4D"/>
    <w:rsid w:val="009B5856"/>
    <w:rsid w:val="009B70DE"/>
    <w:rsid w:val="009B7404"/>
    <w:rsid w:val="009B78AC"/>
    <w:rsid w:val="009C1BFA"/>
    <w:rsid w:val="009C1E92"/>
    <w:rsid w:val="009C2077"/>
    <w:rsid w:val="009C29C7"/>
    <w:rsid w:val="009C4C6F"/>
    <w:rsid w:val="009C5AA6"/>
    <w:rsid w:val="009C6284"/>
    <w:rsid w:val="009D02C5"/>
    <w:rsid w:val="009D132C"/>
    <w:rsid w:val="009D21DD"/>
    <w:rsid w:val="009D39E2"/>
    <w:rsid w:val="009D3CC1"/>
    <w:rsid w:val="009D40B0"/>
    <w:rsid w:val="009D5D11"/>
    <w:rsid w:val="009D6C16"/>
    <w:rsid w:val="009E053F"/>
    <w:rsid w:val="009E20C1"/>
    <w:rsid w:val="009E2D2C"/>
    <w:rsid w:val="009E3433"/>
    <w:rsid w:val="009E4147"/>
    <w:rsid w:val="009E5C40"/>
    <w:rsid w:val="009E5EB2"/>
    <w:rsid w:val="009F0952"/>
    <w:rsid w:val="009F12B5"/>
    <w:rsid w:val="009F4A01"/>
    <w:rsid w:val="009F7784"/>
    <w:rsid w:val="00A00A15"/>
    <w:rsid w:val="00A014B9"/>
    <w:rsid w:val="00A01D1F"/>
    <w:rsid w:val="00A0380F"/>
    <w:rsid w:val="00A04220"/>
    <w:rsid w:val="00A04B00"/>
    <w:rsid w:val="00A06EBE"/>
    <w:rsid w:val="00A10DE8"/>
    <w:rsid w:val="00A1445A"/>
    <w:rsid w:val="00A14BE3"/>
    <w:rsid w:val="00A169B6"/>
    <w:rsid w:val="00A173A0"/>
    <w:rsid w:val="00A21237"/>
    <w:rsid w:val="00A22650"/>
    <w:rsid w:val="00A22EB2"/>
    <w:rsid w:val="00A24814"/>
    <w:rsid w:val="00A25253"/>
    <w:rsid w:val="00A27419"/>
    <w:rsid w:val="00A3063E"/>
    <w:rsid w:val="00A30979"/>
    <w:rsid w:val="00A31696"/>
    <w:rsid w:val="00A316A9"/>
    <w:rsid w:val="00A31784"/>
    <w:rsid w:val="00A33BE0"/>
    <w:rsid w:val="00A33C09"/>
    <w:rsid w:val="00A35A1C"/>
    <w:rsid w:val="00A4187A"/>
    <w:rsid w:val="00A41C51"/>
    <w:rsid w:val="00A430F4"/>
    <w:rsid w:val="00A43EA1"/>
    <w:rsid w:val="00A44A99"/>
    <w:rsid w:val="00A45ED3"/>
    <w:rsid w:val="00A50D62"/>
    <w:rsid w:val="00A515E0"/>
    <w:rsid w:val="00A54C5E"/>
    <w:rsid w:val="00A55388"/>
    <w:rsid w:val="00A5693E"/>
    <w:rsid w:val="00A57325"/>
    <w:rsid w:val="00A601E1"/>
    <w:rsid w:val="00A60A53"/>
    <w:rsid w:val="00A62328"/>
    <w:rsid w:val="00A74E8F"/>
    <w:rsid w:val="00A75802"/>
    <w:rsid w:val="00A83008"/>
    <w:rsid w:val="00A83E62"/>
    <w:rsid w:val="00A901D3"/>
    <w:rsid w:val="00A92149"/>
    <w:rsid w:val="00A9445B"/>
    <w:rsid w:val="00A94BD5"/>
    <w:rsid w:val="00A957F1"/>
    <w:rsid w:val="00A96E44"/>
    <w:rsid w:val="00AA1622"/>
    <w:rsid w:val="00AA1D8F"/>
    <w:rsid w:val="00AA20C2"/>
    <w:rsid w:val="00AA2F1C"/>
    <w:rsid w:val="00AA52C3"/>
    <w:rsid w:val="00AA7DA9"/>
    <w:rsid w:val="00AB1522"/>
    <w:rsid w:val="00AB2169"/>
    <w:rsid w:val="00AB3346"/>
    <w:rsid w:val="00AB4674"/>
    <w:rsid w:val="00AC45CC"/>
    <w:rsid w:val="00AC508A"/>
    <w:rsid w:val="00AC6AB4"/>
    <w:rsid w:val="00AC72E5"/>
    <w:rsid w:val="00AC7DEB"/>
    <w:rsid w:val="00AC7F76"/>
    <w:rsid w:val="00AD049D"/>
    <w:rsid w:val="00AD2537"/>
    <w:rsid w:val="00AD3618"/>
    <w:rsid w:val="00AE0158"/>
    <w:rsid w:val="00AE2641"/>
    <w:rsid w:val="00AE317B"/>
    <w:rsid w:val="00AE3EA3"/>
    <w:rsid w:val="00AE4812"/>
    <w:rsid w:val="00AE54A1"/>
    <w:rsid w:val="00AE70EF"/>
    <w:rsid w:val="00AF04EA"/>
    <w:rsid w:val="00AF0AD6"/>
    <w:rsid w:val="00AF2183"/>
    <w:rsid w:val="00AF3594"/>
    <w:rsid w:val="00AF6A5B"/>
    <w:rsid w:val="00B000E4"/>
    <w:rsid w:val="00B0214B"/>
    <w:rsid w:val="00B021F9"/>
    <w:rsid w:val="00B02FB8"/>
    <w:rsid w:val="00B06BC1"/>
    <w:rsid w:val="00B14899"/>
    <w:rsid w:val="00B16F2C"/>
    <w:rsid w:val="00B174F2"/>
    <w:rsid w:val="00B17A89"/>
    <w:rsid w:val="00B20079"/>
    <w:rsid w:val="00B200B8"/>
    <w:rsid w:val="00B200E4"/>
    <w:rsid w:val="00B23277"/>
    <w:rsid w:val="00B24613"/>
    <w:rsid w:val="00B25A36"/>
    <w:rsid w:val="00B26132"/>
    <w:rsid w:val="00B2757C"/>
    <w:rsid w:val="00B3008F"/>
    <w:rsid w:val="00B312AC"/>
    <w:rsid w:val="00B3270D"/>
    <w:rsid w:val="00B32849"/>
    <w:rsid w:val="00B32A8A"/>
    <w:rsid w:val="00B33ADF"/>
    <w:rsid w:val="00B3637F"/>
    <w:rsid w:val="00B37615"/>
    <w:rsid w:val="00B37C95"/>
    <w:rsid w:val="00B42117"/>
    <w:rsid w:val="00B42124"/>
    <w:rsid w:val="00B4256F"/>
    <w:rsid w:val="00B43859"/>
    <w:rsid w:val="00B44BD7"/>
    <w:rsid w:val="00B45550"/>
    <w:rsid w:val="00B4780D"/>
    <w:rsid w:val="00B5083C"/>
    <w:rsid w:val="00B511B2"/>
    <w:rsid w:val="00B517C5"/>
    <w:rsid w:val="00B51C7E"/>
    <w:rsid w:val="00B528B4"/>
    <w:rsid w:val="00B52BF2"/>
    <w:rsid w:val="00B5369B"/>
    <w:rsid w:val="00B538F5"/>
    <w:rsid w:val="00B53BFB"/>
    <w:rsid w:val="00B54A97"/>
    <w:rsid w:val="00B57DE7"/>
    <w:rsid w:val="00B615DB"/>
    <w:rsid w:val="00B61D7C"/>
    <w:rsid w:val="00B661E3"/>
    <w:rsid w:val="00B701DD"/>
    <w:rsid w:val="00B727DC"/>
    <w:rsid w:val="00B72E01"/>
    <w:rsid w:val="00B7512F"/>
    <w:rsid w:val="00B76871"/>
    <w:rsid w:val="00B76F5C"/>
    <w:rsid w:val="00B86392"/>
    <w:rsid w:val="00B90F59"/>
    <w:rsid w:val="00B9309E"/>
    <w:rsid w:val="00B930C3"/>
    <w:rsid w:val="00B9383B"/>
    <w:rsid w:val="00B9791B"/>
    <w:rsid w:val="00B97D5F"/>
    <w:rsid w:val="00BA2C4A"/>
    <w:rsid w:val="00BA4126"/>
    <w:rsid w:val="00BA47F1"/>
    <w:rsid w:val="00BA484D"/>
    <w:rsid w:val="00BA4B4B"/>
    <w:rsid w:val="00BA5A87"/>
    <w:rsid w:val="00BA739D"/>
    <w:rsid w:val="00BA756A"/>
    <w:rsid w:val="00BA771D"/>
    <w:rsid w:val="00BB0C9B"/>
    <w:rsid w:val="00BB1FEE"/>
    <w:rsid w:val="00BB25F3"/>
    <w:rsid w:val="00BB3184"/>
    <w:rsid w:val="00BB35EF"/>
    <w:rsid w:val="00BB3939"/>
    <w:rsid w:val="00BB5DD8"/>
    <w:rsid w:val="00BB7EC1"/>
    <w:rsid w:val="00BC00ED"/>
    <w:rsid w:val="00BC0C56"/>
    <w:rsid w:val="00BC2412"/>
    <w:rsid w:val="00BC25A6"/>
    <w:rsid w:val="00BC277C"/>
    <w:rsid w:val="00BC2994"/>
    <w:rsid w:val="00BC29DD"/>
    <w:rsid w:val="00BC5FCA"/>
    <w:rsid w:val="00BC778E"/>
    <w:rsid w:val="00BC7ABD"/>
    <w:rsid w:val="00BD3397"/>
    <w:rsid w:val="00BD34CF"/>
    <w:rsid w:val="00BD36A1"/>
    <w:rsid w:val="00BD4AEF"/>
    <w:rsid w:val="00BD5F8E"/>
    <w:rsid w:val="00BD74EB"/>
    <w:rsid w:val="00BE26BF"/>
    <w:rsid w:val="00BE3088"/>
    <w:rsid w:val="00BE4A51"/>
    <w:rsid w:val="00BE573A"/>
    <w:rsid w:val="00BE655C"/>
    <w:rsid w:val="00BE6AEE"/>
    <w:rsid w:val="00BF231E"/>
    <w:rsid w:val="00BF78A7"/>
    <w:rsid w:val="00C007F0"/>
    <w:rsid w:val="00C02EBB"/>
    <w:rsid w:val="00C03167"/>
    <w:rsid w:val="00C03C9F"/>
    <w:rsid w:val="00C0524D"/>
    <w:rsid w:val="00C052DE"/>
    <w:rsid w:val="00C0552D"/>
    <w:rsid w:val="00C06215"/>
    <w:rsid w:val="00C06BC8"/>
    <w:rsid w:val="00C10799"/>
    <w:rsid w:val="00C124CB"/>
    <w:rsid w:val="00C12949"/>
    <w:rsid w:val="00C14B74"/>
    <w:rsid w:val="00C15A76"/>
    <w:rsid w:val="00C16A39"/>
    <w:rsid w:val="00C22522"/>
    <w:rsid w:val="00C2689D"/>
    <w:rsid w:val="00C30412"/>
    <w:rsid w:val="00C308F7"/>
    <w:rsid w:val="00C413FF"/>
    <w:rsid w:val="00C468BF"/>
    <w:rsid w:val="00C4730F"/>
    <w:rsid w:val="00C50397"/>
    <w:rsid w:val="00C52A15"/>
    <w:rsid w:val="00C537AD"/>
    <w:rsid w:val="00C53D21"/>
    <w:rsid w:val="00C565DD"/>
    <w:rsid w:val="00C57617"/>
    <w:rsid w:val="00C61260"/>
    <w:rsid w:val="00C63F47"/>
    <w:rsid w:val="00C64A95"/>
    <w:rsid w:val="00C655D6"/>
    <w:rsid w:val="00C65742"/>
    <w:rsid w:val="00C66F68"/>
    <w:rsid w:val="00C701B3"/>
    <w:rsid w:val="00C717F0"/>
    <w:rsid w:val="00C747FA"/>
    <w:rsid w:val="00C751CA"/>
    <w:rsid w:val="00C7665D"/>
    <w:rsid w:val="00C804DD"/>
    <w:rsid w:val="00C81635"/>
    <w:rsid w:val="00C82519"/>
    <w:rsid w:val="00C82B34"/>
    <w:rsid w:val="00C84AC9"/>
    <w:rsid w:val="00C85F04"/>
    <w:rsid w:val="00C87823"/>
    <w:rsid w:val="00C87D2E"/>
    <w:rsid w:val="00C90AF6"/>
    <w:rsid w:val="00C91DC8"/>
    <w:rsid w:val="00C92BB1"/>
    <w:rsid w:val="00C93D61"/>
    <w:rsid w:val="00C9531D"/>
    <w:rsid w:val="00C97729"/>
    <w:rsid w:val="00CA1911"/>
    <w:rsid w:val="00CA1F33"/>
    <w:rsid w:val="00CA325F"/>
    <w:rsid w:val="00CA4819"/>
    <w:rsid w:val="00CA4850"/>
    <w:rsid w:val="00CB0065"/>
    <w:rsid w:val="00CB008E"/>
    <w:rsid w:val="00CB0D95"/>
    <w:rsid w:val="00CB5108"/>
    <w:rsid w:val="00CB6B04"/>
    <w:rsid w:val="00CB6E4B"/>
    <w:rsid w:val="00CC07A1"/>
    <w:rsid w:val="00CC2671"/>
    <w:rsid w:val="00CC71EB"/>
    <w:rsid w:val="00CC78A5"/>
    <w:rsid w:val="00CC7F12"/>
    <w:rsid w:val="00CD461A"/>
    <w:rsid w:val="00CD4D16"/>
    <w:rsid w:val="00CD5C0C"/>
    <w:rsid w:val="00CD61B2"/>
    <w:rsid w:val="00CD7808"/>
    <w:rsid w:val="00CD7BA2"/>
    <w:rsid w:val="00CE399C"/>
    <w:rsid w:val="00CE7BF5"/>
    <w:rsid w:val="00CF0D01"/>
    <w:rsid w:val="00CF123B"/>
    <w:rsid w:val="00CF12FC"/>
    <w:rsid w:val="00CF2831"/>
    <w:rsid w:val="00CF2B46"/>
    <w:rsid w:val="00CF5879"/>
    <w:rsid w:val="00D00F7A"/>
    <w:rsid w:val="00D016B6"/>
    <w:rsid w:val="00D05C1E"/>
    <w:rsid w:val="00D06278"/>
    <w:rsid w:val="00D06743"/>
    <w:rsid w:val="00D104FE"/>
    <w:rsid w:val="00D11E5B"/>
    <w:rsid w:val="00D16A5F"/>
    <w:rsid w:val="00D20698"/>
    <w:rsid w:val="00D206D1"/>
    <w:rsid w:val="00D22E4E"/>
    <w:rsid w:val="00D2343D"/>
    <w:rsid w:val="00D256FE"/>
    <w:rsid w:val="00D266A8"/>
    <w:rsid w:val="00D277FE"/>
    <w:rsid w:val="00D278D4"/>
    <w:rsid w:val="00D31990"/>
    <w:rsid w:val="00D32057"/>
    <w:rsid w:val="00D3314A"/>
    <w:rsid w:val="00D33ACD"/>
    <w:rsid w:val="00D35177"/>
    <w:rsid w:val="00D36C30"/>
    <w:rsid w:val="00D41727"/>
    <w:rsid w:val="00D43AE1"/>
    <w:rsid w:val="00D4451F"/>
    <w:rsid w:val="00D50939"/>
    <w:rsid w:val="00D54ACC"/>
    <w:rsid w:val="00D579F3"/>
    <w:rsid w:val="00D62DCD"/>
    <w:rsid w:val="00D63264"/>
    <w:rsid w:val="00D64E34"/>
    <w:rsid w:val="00D707B4"/>
    <w:rsid w:val="00D72C8D"/>
    <w:rsid w:val="00D72F43"/>
    <w:rsid w:val="00D7309B"/>
    <w:rsid w:val="00D74090"/>
    <w:rsid w:val="00D75D09"/>
    <w:rsid w:val="00D77335"/>
    <w:rsid w:val="00D77C8B"/>
    <w:rsid w:val="00D80C2B"/>
    <w:rsid w:val="00D80F9D"/>
    <w:rsid w:val="00D81093"/>
    <w:rsid w:val="00D8275B"/>
    <w:rsid w:val="00D82BE7"/>
    <w:rsid w:val="00D83E17"/>
    <w:rsid w:val="00D84490"/>
    <w:rsid w:val="00D901F3"/>
    <w:rsid w:val="00D91E23"/>
    <w:rsid w:val="00D92C6A"/>
    <w:rsid w:val="00D938ED"/>
    <w:rsid w:val="00D97D4A"/>
    <w:rsid w:val="00DA0B86"/>
    <w:rsid w:val="00DA4D6B"/>
    <w:rsid w:val="00DA70AF"/>
    <w:rsid w:val="00DB06AB"/>
    <w:rsid w:val="00DB28F3"/>
    <w:rsid w:val="00DB37E0"/>
    <w:rsid w:val="00DB3A87"/>
    <w:rsid w:val="00DB3E61"/>
    <w:rsid w:val="00DB555B"/>
    <w:rsid w:val="00DC0143"/>
    <w:rsid w:val="00DC0A7F"/>
    <w:rsid w:val="00DC1894"/>
    <w:rsid w:val="00DC5F27"/>
    <w:rsid w:val="00DC5F44"/>
    <w:rsid w:val="00DC79CD"/>
    <w:rsid w:val="00DD2344"/>
    <w:rsid w:val="00DD3B4E"/>
    <w:rsid w:val="00DD3CE9"/>
    <w:rsid w:val="00DD70B2"/>
    <w:rsid w:val="00DE3A78"/>
    <w:rsid w:val="00DE4374"/>
    <w:rsid w:val="00DF0C7D"/>
    <w:rsid w:val="00DF116B"/>
    <w:rsid w:val="00DF2B31"/>
    <w:rsid w:val="00DF3D50"/>
    <w:rsid w:val="00DF523D"/>
    <w:rsid w:val="00E029F3"/>
    <w:rsid w:val="00E02C2C"/>
    <w:rsid w:val="00E02CA5"/>
    <w:rsid w:val="00E0340C"/>
    <w:rsid w:val="00E07406"/>
    <w:rsid w:val="00E10140"/>
    <w:rsid w:val="00E10F3C"/>
    <w:rsid w:val="00E1273B"/>
    <w:rsid w:val="00E14DB8"/>
    <w:rsid w:val="00E17445"/>
    <w:rsid w:val="00E210DD"/>
    <w:rsid w:val="00E2506D"/>
    <w:rsid w:val="00E309B9"/>
    <w:rsid w:val="00E31765"/>
    <w:rsid w:val="00E3300C"/>
    <w:rsid w:val="00E33A98"/>
    <w:rsid w:val="00E34F13"/>
    <w:rsid w:val="00E403E0"/>
    <w:rsid w:val="00E4103C"/>
    <w:rsid w:val="00E41F23"/>
    <w:rsid w:val="00E42F58"/>
    <w:rsid w:val="00E4325C"/>
    <w:rsid w:val="00E43799"/>
    <w:rsid w:val="00E43C3D"/>
    <w:rsid w:val="00E51832"/>
    <w:rsid w:val="00E519A8"/>
    <w:rsid w:val="00E52D98"/>
    <w:rsid w:val="00E550C0"/>
    <w:rsid w:val="00E550DD"/>
    <w:rsid w:val="00E55123"/>
    <w:rsid w:val="00E558DB"/>
    <w:rsid w:val="00E55CA8"/>
    <w:rsid w:val="00E572CC"/>
    <w:rsid w:val="00E60FB7"/>
    <w:rsid w:val="00E61921"/>
    <w:rsid w:val="00E61B4C"/>
    <w:rsid w:val="00E645EC"/>
    <w:rsid w:val="00E676C3"/>
    <w:rsid w:val="00E728D5"/>
    <w:rsid w:val="00E73458"/>
    <w:rsid w:val="00E73635"/>
    <w:rsid w:val="00E749F2"/>
    <w:rsid w:val="00E75C9C"/>
    <w:rsid w:val="00E76AE0"/>
    <w:rsid w:val="00E77CD3"/>
    <w:rsid w:val="00E81036"/>
    <w:rsid w:val="00E82329"/>
    <w:rsid w:val="00E83797"/>
    <w:rsid w:val="00E848ED"/>
    <w:rsid w:val="00E8704F"/>
    <w:rsid w:val="00E87991"/>
    <w:rsid w:val="00E90514"/>
    <w:rsid w:val="00E9201B"/>
    <w:rsid w:val="00E932C8"/>
    <w:rsid w:val="00E936EB"/>
    <w:rsid w:val="00E93D20"/>
    <w:rsid w:val="00E95B73"/>
    <w:rsid w:val="00E9600A"/>
    <w:rsid w:val="00E9623A"/>
    <w:rsid w:val="00EA2E11"/>
    <w:rsid w:val="00EA38CB"/>
    <w:rsid w:val="00EA6899"/>
    <w:rsid w:val="00EA6A93"/>
    <w:rsid w:val="00EA75F2"/>
    <w:rsid w:val="00EA771D"/>
    <w:rsid w:val="00EA7B9C"/>
    <w:rsid w:val="00EB0DA9"/>
    <w:rsid w:val="00EB4D4C"/>
    <w:rsid w:val="00EB5AC2"/>
    <w:rsid w:val="00EB6710"/>
    <w:rsid w:val="00EB7DEE"/>
    <w:rsid w:val="00EC3970"/>
    <w:rsid w:val="00EC3C46"/>
    <w:rsid w:val="00ED0577"/>
    <w:rsid w:val="00ED2BA5"/>
    <w:rsid w:val="00ED3191"/>
    <w:rsid w:val="00ED36F5"/>
    <w:rsid w:val="00EE1B1A"/>
    <w:rsid w:val="00EE2A61"/>
    <w:rsid w:val="00EE2DAA"/>
    <w:rsid w:val="00EE2F8E"/>
    <w:rsid w:val="00EE49C0"/>
    <w:rsid w:val="00EE6F37"/>
    <w:rsid w:val="00EE7F32"/>
    <w:rsid w:val="00EF0493"/>
    <w:rsid w:val="00EF05D1"/>
    <w:rsid w:val="00EF1787"/>
    <w:rsid w:val="00EF18FD"/>
    <w:rsid w:val="00EF3364"/>
    <w:rsid w:val="00EF404C"/>
    <w:rsid w:val="00EF5D6E"/>
    <w:rsid w:val="00F00B4F"/>
    <w:rsid w:val="00F011C1"/>
    <w:rsid w:val="00F0300D"/>
    <w:rsid w:val="00F0401D"/>
    <w:rsid w:val="00F06775"/>
    <w:rsid w:val="00F07B19"/>
    <w:rsid w:val="00F16CE5"/>
    <w:rsid w:val="00F21B47"/>
    <w:rsid w:val="00F26573"/>
    <w:rsid w:val="00F267C9"/>
    <w:rsid w:val="00F27435"/>
    <w:rsid w:val="00F31EA7"/>
    <w:rsid w:val="00F32F8A"/>
    <w:rsid w:val="00F3348C"/>
    <w:rsid w:val="00F3514D"/>
    <w:rsid w:val="00F36D99"/>
    <w:rsid w:val="00F37BE1"/>
    <w:rsid w:val="00F41606"/>
    <w:rsid w:val="00F426EC"/>
    <w:rsid w:val="00F42CE7"/>
    <w:rsid w:val="00F42EA0"/>
    <w:rsid w:val="00F51787"/>
    <w:rsid w:val="00F51F53"/>
    <w:rsid w:val="00F52A52"/>
    <w:rsid w:val="00F54F96"/>
    <w:rsid w:val="00F56CAD"/>
    <w:rsid w:val="00F60526"/>
    <w:rsid w:val="00F62898"/>
    <w:rsid w:val="00F637D8"/>
    <w:rsid w:val="00F6502C"/>
    <w:rsid w:val="00F65355"/>
    <w:rsid w:val="00F653B8"/>
    <w:rsid w:val="00F656EB"/>
    <w:rsid w:val="00F7021C"/>
    <w:rsid w:val="00F70679"/>
    <w:rsid w:val="00F7070E"/>
    <w:rsid w:val="00F70BB8"/>
    <w:rsid w:val="00F71C13"/>
    <w:rsid w:val="00F7244F"/>
    <w:rsid w:val="00F7467E"/>
    <w:rsid w:val="00F74F84"/>
    <w:rsid w:val="00F758D0"/>
    <w:rsid w:val="00F77A54"/>
    <w:rsid w:val="00F80107"/>
    <w:rsid w:val="00F80321"/>
    <w:rsid w:val="00F862CF"/>
    <w:rsid w:val="00F875E1"/>
    <w:rsid w:val="00F87E91"/>
    <w:rsid w:val="00F90824"/>
    <w:rsid w:val="00F91D65"/>
    <w:rsid w:val="00F92D1D"/>
    <w:rsid w:val="00F933D8"/>
    <w:rsid w:val="00F93D0D"/>
    <w:rsid w:val="00F94B26"/>
    <w:rsid w:val="00F954A4"/>
    <w:rsid w:val="00F97F38"/>
    <w:rsid w:val="00FA2FB2"/>
    <w:rsid w:val="00FA340B"/>
    <w:rsid w:val="00FA3D85"/>
    <w:rsid w:val="00FA42CD"/>
    <w:rsid w:val="00FA493D"/>
    <w:rsid w:val="00FA7302"/>
    <w:rsid w:val="00FB021A"/>
    <w:rsid w:val="00FB09C5"/>
    <w:rsid w:val="00FB0AF3"/>
    <w:rsid w:val="00FB174F"/>
    <w:rsid w:val="00FB1EDA"/>
    <w:rsid w:val="00FB25DE"/>
    <w:rsid w:val="00FB4D34"/>
    <w:rsid w:val="00FB722F"/>
    <w:rsid w:val="00FB7524"/>
    <w:rsid w:val="00FB786F"/>
    <w:rsid w:val="00FC018C"/>
    <w:rsid w:val="00FC2874"/>
    <w:rsid w:val="00FC4EB7"/>
    <w:rsid w:val="00FC4F9B"/>
    <w:rsid w:val="00FC650C"/>
    <w:rsid w:val="00FC654C"/>
    <w:rsid w:val="00FC6CF0"/>
    <w:rsid w:val="00FD4A09"/>
    <w:rsid w:val="00FD58D4"/>
    <w:rsid w:val="00FD6770"/>
    <w:rsid w:val="00FD74DC"/>
    <w:rsid w:val="00FE0098"/>
    <w:rsid w:val="00FE34E9"/>
    <w:rsid w:val="00FE3F20"/>
    <w:rsid w:val="00FE40DD"/>
    <w:rsid w:val="00FE5348"/>
    <w:rsid w:val="00FE5404"/>
    <w:rsid w:val="00FE541E"/>
    <w:rsid w:val="00FE6A48"/>
    <w:rsid w:val="00FE6E99"/>
    <w:rsid w:val="00FF027D"/>
    <w:rsid w:val="00FF1453"/>
    <w:rsid w:val="00FF1B9E"/>
    <w:rsid w:val="00FF1C9D"/>
    <w:rsid w:val="00FF37BB"/>
    <w:rsid w:val="00FF4994"/>
    <w:rsid w:val="00FF6D13"/>
    <w:rsid w:val="00FF772E"/>
    <w:rsid w:val="00FF7EC4"/>
    <w:rsid w:val="012BD673"/>
    <w:rsid w:val="0157A40A"/>
    <w:rsid w:val="01729D67"/>
    <w:rsid w:val="01EEF632"/>
    <w:rsid w:val="020534CA"/>
    <w:rsid w:val="0205B846"/>
    <w:rsid w:val="023055B9"/>
    <w:rsid w:val="02FD405A"/>
    <w:rsid w:val="03CC261A"/>
    <w:rsid w:val="0441F645"/>
    <w:rsid w:val="04AA3E29"/>
    <w:rsid w:val="04D7DF8A"/>
    <w:rsid w:val="04F491ED"/>
    <w:rsid w:val="051E85D2"/>
    <w:rsid w:val="05794A0A"/>
    <w:rsid w:val="05E4E2FA"/>
    <w:rsid w:val="06CEE767"/>
    <w:rsid w:val="09E5B361"/>
    <w:rsid w:val="09FA0817"/>
    <w:rsid w:val="0A1282DF"/>
    <w:rsid w:val="0A1E34D6"/>
    <w:rsid w:val="0A6E322F"/>
    <w:rsid w:val="0B4DB406"/>
    <w:rsid w:val="0B8CDECF"/>
    <w:rsid w:val="0C7C29D2"/>
    <w:rsid w:val="0CCF673B"/>
    <w:rsid w:val="0D707969"/>
    <w:rsid w:val="0E17FA33"/>
    <w:rsid w:val="0E1BBE80"/>
    <w:rsid w:val="0FB3CA94"/>
    <w:rsid w:val="107B8E68"/>
    <w:rsid w:val="10A658CD"/>
    <w:rsid w:val="1125C4A1"/>
    <w:rsid w:val="115E122E"/>
    <w:rsid w:val="12023037"/>
    <w:rsid w:val="12635BC7"/>
    <w:rsid w:val="1293F41E"/>
    <w:rsid w:val="1307842E"/>
    <w:rsid w:val="132E0465"/>
    <w:rsid w:val="13F61E2C"/>
    <w:rsid w:val="141155CF"/>
    <w:rsid w:val="141DB615"/>
    <w:rsid w:val="15319C12"/>
    <w:rsid w:val="15B424E6"/>
    <w:rsid w:val="15F935C4"/>
    <w:rsid w:val="1610E271"/>
    <w:rsid w:val="16D5A15A"/>
    <w:rsid w:val="177BDDC8"/>
    <w:rsid w:val="187171BB"/>
    <w:rsid w:val="18E4C6F2"/>
    <w:rsid w:val="1A73ADA4"/>
    <w:rsid w:val="1A809753"/>
    <w:rsid w:val="1AA2A85A"/>
    <w:rsid w:val="1B341384"/>
    <w:rsid w:val="1B39E30D"/>
    <w:rsid w:val="1BA9127D"/>
    <w:rsid w:val="1BBE152F"/>
    <w:rsid w:val="1C18E700"/>
    <w:rsid w:val="1C32AA68"/>
    <w:rsid w:val="1CF12AC2"/>
    <w:rsid w:val="1D870D34"/>
    <w:rsid w:val="1DDA491C"/>
    <w:rsid w:val="1E5C179E"/>
    <w:rsid w:val="1FA0180A"/>
    <w:rsid w:val="1FBE379A"/>
    <w:rsid w:val="227551AC"/>
    <w:rsid w:val="22797F91"/>
    <w:rsid w:val="22BE906F"/>
    <w:rsid w:val="2311F516"/>
    <w:rsid w:val="242F671F"/>
    <w:rsid w:val="245A60D0"/>
    <w:rsid w:val="246B518A"/>
    <w:rsid w:val="25243380"/>
    <w:rsid w:val="2534A133"/>
    <w:rsid w:val="256D5626"/>
    <w:rsid w:val="25856CF1"/>
    <w:rsid w:val="25F63131"/>
    <w:rsid w:val="260A7B5A"/>
    <w:rsid w:val="26C003E1"/>
    <w:rsid w:val="26E5F815"/>
    <w:rsid w:val="26FC5759"/>
    <w:rsid w:val="273A646E"/>
    <w:rsid w:val="276707E1"/>
    <w:rsid w:val="2792B0F1"/>
    <w:rsid w:val="27E12D1C"/>
    <w:rsid w:val="27F7D8B7"/>
    <w:rsid w:val="2812968C"/>
    <w:rsid w:val="2935BF79"/>
    <w:rsid w:val="2980FE5D"/>
    <w:rsid w:val="29AE66ED"/>
    <w:rsid w:val="2A79635F"/>
    <w:rsid w:val="2AA229E0"/>
    <w:rsid w:val="2AC08DB5"/>
    <w:rsid w:val="2AD18FDA"/>
    <w:rsid w:val="2B08D7C7"/>
    <w:rsid w:val="2B70A495"/>
    <w:rsid w:val="2B92D926"/>
    <w:rsid w:val="2BCA2F08"/>
    <w:rsid w:val="2CA4A828"/>
    <w:rsid w:val="2D331EBD"/>
    <w:rsid w:val="2D881D8B"/>
    <w:rsid w:val="2DD9CAA2"/>
    <w:rsid w:val="2E01F275"/>
    <w:rsid w:val="2E0C4FAD"/>
    <w:rsid w:val="2F9DC2D6"/>
    <w:rsid w:val="2FA500FD"/>
    <w:rsid w:val="30507302"/>
    <w:rsid w:val="30DFF9C3"/>
    <w:rsid w:val="311AE2B5"/>
    <w:rsid w:val="311CE292"/>
    <w:rsid w:val="312FFB2E"/>
    <w:rsid w:val="3155BD83"/>
    <w:rsid w:val="31CB8EE9"/>
    <w:rsid w:val="3261E57B"/>
    <w:rsid w:val="328C2658"/>
    <w:rsid w:val="32DCA1BF"/>
    <w:rsid w:val="33B807BC"/>
    <w:rsid w:val="341A38E5"/>
    <w:rsid w:val="3425C3C6"/>
    <w:rsid w:val="35060E52"/>
    <w:rsid w:val="35061E4A"/>
    <w:rsid w:val="353C52AD"/>
    <w:rsid w:val="35B60946"/>
    <w:rsid w:val="3640B323"/>
    <w:rsid w:val="36FD46F7"/>
    <w:rsid w:val="370DEE3A"/>
    <w:rsid w:val="3767848B"/>
    <w:rsid w:val="37AB89F3"/>
    <w:rsid w:val="37E4710A"/>
    <w:rsid w:val="38C2EFF1"/>
    <w:rsid w:val="3903F94B"/>
    <w:rsid w:val="3A0C7019"/>
    <w:rsid w:val="3A4989AD"/>
    <w:rsid w:val="3A696989"/>
    <w:rsid w:val="3A728984"/>
    <w:rsid w:val="3AADA7BE"/>
    <w:rsid w:val="3AC1FAF6"/>
    <w:rsid w:val="3AEA3A25"/>
    <w:rsid w:val="3B2B7BA3"/>
    <w:rsid w:val="3BD23F2B"/>
    <w:rsid w:val="3C0A516D"/>
    <w:rsid w:val="3C377471"/>
    <w:rsid w:val="3C6BA296"/>
    <w:rsid w:val="3CB7E22D"/>
    <w:rsid w:val="3CC3ECAD"/>
    <w:rsid w:val="3CF0527C"/>
    <w:rsid w:val="3D28F68D"/>
    <w:rsid w:val="3E1F5466"/>
    <w:rsid w:val="3E99A59C"/>
    <w:rsid w:val="3EFA84F1"/>
    <w:rsid w:val="3F61EFC8"/>
    <w:rsid w:val="3FD0BBA4"/>
    <w:rsid w:val="4058A96E"/>
    <w:rsid w:val="416C1B0F"/>
    <w:rsid w:val="41ECB04C"/>
    <w:rsid w:val="42AF9ED1"/>
    <w:rsid w:val="4307EB70"/>
    <w:rsid w:val="4338EA6D"/>
    <w:rsid w:val="436083AC"/>
    <w:rsid w:val="436D16BF"/>
    <w:rsid w:val="4394B6A3"/>
    <w:rsid w:val="439C902A"/>
    <w:rsid w:val="43F41618"/>
    <w:rsid w:val="44460793"/>
    <w:rsid w:val="4545C393"/>
    <w:rsid w:val="45E9C57A"/>
    <w:rsid w:val="4611ED4D"/>
    <w:rsid w:val="46142ADD"/>
    <w:rsid w:val="4630494C"/>
    <w:rsid w:val="465A48D3"/>
    <w:rsid w:val="4698246E"/>
    <w:rsid w:val="473C48CE"/>
    <w:rsid w:val="48A360F8"/>
    <w:rsid w:val="48B84EB0"/>
    <w:rsid w:val="48E67EE9"/>
    <w:rsid w:val="48F973F9"/>
    <w:rsid w:val="49E35B1F"/>
    <w:rsid w:val="4A372441"/>
    <w:rsid w:val="4AAD99F5"/>
    <w:rsid w:val="4AE813A8"/>
    <w:rsid w:val="4B5F0047"/>
    <w:rsid w:val="4B9CB486"/>
    <w:rsid w:val="4BC2A9F5"/>
    <w:rsid w:val="4C155E9A"/>
    <w:rsid w:val="4C8B57A2"/>
    <w:rsid w:val="4C8DB225"/>
    <w:rsid w:val="4CC0A3B1"/>
    <w:rsid w:val="4CFAD0A8"/>
    <w:rsid w:val="4D3AFB3C"/>
    <w:rsid w:val="4D63E790"/>
    <w:rsid w:val="4DE58DD0"/>
    <w:rsid w:val="4E6017D2"/>
    <w:rsid w:val="4E69BFF2"/>
    <w:rsid w:val="4F3305FD"/>
    <w:rsid w:val="4F4B4215"/>
    <w:rsid w:val="4F7B0E84"/>
    <w:rsid w:val="4F9A071C"/>
    <w:rsid w:val="4FBB84CB"/>
    <w:rsid w:val="502280F4"/>
    <w:rsid w:val="504DA9EC"/>
    <w:rsid w:val="507E8221"/>
    <w:rsid w:val="5119817A"/>
    <w:rsid w:val="51E60BB9"/>
    <w:rsid w:val="52034AEA"/>
    <w:rsid w:val="5259E310"/>
    <w:rsid w:val="527C11B0"/>
    <w:rsid w:val="52C29B46"/>
    <w:rsid w:val="52E0202E"/>
    <w:rsid w:val="52F3258D"/>
    <w:rsid w:val="52FEB6CF"/>
    <w:rsid w:val="530F6538"/>
    <w:rsid w:val="53305639"/>
    <w:rsid w:val="546418E3"/>
    <w:rsid w:val="559D73DA"/>
    <w:rsid w:val="5608C297"/>
    <w:rsid w:val="566F1B2E"/>
    <w:rsid w:val="5737497F"/>
    <w:rsid w:val="576FB624"/>
    <w:rsid w:val="57EB0C52"/>
    <w:rsid w:val="580AEB8F"/>
    <w:rsid w:val="58F9415B"/>
    <w:rsid w:val="59626711"/>
    <w:rsid w:val="5A5374CC"/>
    <w:rsid w:val="5AD35A67"/>
    <w:rsid w:val="5B2016EB"/>
    <w:rsid w:val="5B6DB900"/>
    <w:rsid w:val="5BCE4A69"/>
    <w:rsid w:val="5C22F3F6"/>
    <w:rsid w:val="5C26B2F5"/>
    <w:rsid w:val="5CD1FDEC"/>
    <w:rsid w:val="5D99D69E"/>
    <w:rsid w:val="5E0483A1"/>
    <w:rsid w:val="5E25BDFA"/>
    <w:rsid w:val="5E959CE4"/>
    <w:rsid w:val="5EC4EFA4"/>
    <w:rsid w:val="5ECFEADB"/>
    <w:rsid w:val="5EDB75BC"/>
    <w:rsid w:val="5F1DF1EC"/>
    <w:rsid w:val="5F26E5EF"/>
    <w:rsid w:val="5F7C4584"/>
    <w:rsid w:val="5F8B70B0"/>
    <w:rsid w:val="608C8225"/>
    <w:rsid w:val="608D0CCA"/>
    <w:rsid w:val="61429BEB"/>
    <w:rsid w:val="6199AC61"/>
    <w:rsid w:val="619DFA8D"/>
    <w:rsid w:val="61B44E34"/>
    <w:rsid w:val="61D42789"/>
    <w:rsid w:val="62790D1D"/>
    <w:rsid w:val="629A3DB3"/>
    <w:rsid w:val="62A023A1"/>
    <w:rsid w:val="62D2343B"/>
    <w:rsid w:val="63B585A5"/>
    <w:rsid w:val="63B8E612"/>
    <w:rsid w:val="63C14D7F"/>
    <w:rsid w:val="63FD0909"/>
    <w:rsid w:val="64EDFA2E"/>
    <w:rsid w:val="65515606"/>
    <w:rsid w:val="6597E267"/>
    <w:rsid w:val="65FCC7D4"/>
    <w:rsid w:val="6645581E"/>
    <w:rsid w:val="6687BF57"/>
    <w:rsid w:val="669E60EE"/>
    <w:rsid w:val="66B74F1D"/>
    <w:rsid w:val="67968295"/>
    <w:rsid w:val="6798B512"/>
    <w:rsid w:val="67D4F0B0"/>
    <w:rsid w:val="68734FA8"/>
    <w:rsid w:val="688C7805"/>
    <w:rsid w:val="693C47EA"/>
    <w:rsid w:val="69807861"/>
    <w:rsid w:val="69C0C0DF"/>
    <w:rsid w:val="6A071BF3"/>
    <w:rsid w:val="6A183E72"/>
    <w:rsid w:val="6AA0269E"/>
    <w:rsid w:val="6AE54A92"/>
    <w:rsid w:val="6B1C48C2"/>
    <w:rsid w:val="6C50CB5B"/>
    <w:rsid w:val="6D6E3118"/>
    <w:rsid w:val="6ED87129"/>
    <w:rsid w:val="6F101CFB"/>
    <w:rsid w:val="6F174D59"/>
    <w:rsid w:val="705097BD"/>
    <w:rsid w:val="71548C16"/>
    <w:rsid w:val="71B6AD27"/>
    <w:rsid w:val="728A50BB"/>
    <w:rsid w:val="72BE34F1"/>
    <w:rsid w:val="7325B343"/>
    <w:rsid w:val="733EF915"/>
    <w:rsid w:val="7382F3DA"/>
    <w:rsid w:val="73BAADBD"/>
    <w:rsid w:val="74C183A4"/>
    <w:rsid w:val="7551D2B0"/>
    <w:rsid w:val="761570F3"/>
    <w:rsid w:val="763AB182"/>
    <w:rsid w:val="76EDA311"/>
    <w:rsid w:val="76F24E7F"/>
    <w:rsid w:val="7701B794"/>
    <w:rsid w:val="771CECFE"/>
    <w:rsid w:val="7760278C"/>
    <w:rsid w:val="785412E4"/>
    <w:rsid w:val="7867C448"/>
    <w:rsid w:val="797DB3EE"/>
    <w:rsid w:val="7992DD85"/>
    <w:rsid w:val="79F2355E"/>
    <w:rsid w:val="79FD0CA9"/>
    <w:rsid w:val="7A0590AC"/>
    <w:rsid w:val="7A14C93E"/>
    <w:rsid w:val="7A7136C1"/>
    <w:rsid w:val="7A8907F5"/>
    <w:rsid w:val="7AB3F70E"/>
    <w:rsid w:val="7B096A1E"/>
    <w:rsid w:val="7B50BEED"/>
    <w:rsid w:val="7BC4C85E"/>
    <w:rsid w:val="7C0D0722"/>
    <w:rsid w:val="7C1D15C4"/>
    <w:rsid w:val="7CBC476E"/>
    <w:rsid w:val="7D58727E"/>
    <w:rsid w:val="7D7DA22B"/>
    <w:rsid w:val="7DEB97D0"/>
    <w:rsid w:val="7EBEF829"/>
    <w:rsid w:val="7F1A8B2D"/>
    <w:rsid w:val="7F2969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3C1624AF"/>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2">
    <w:name w:val="heading 2"/>
    <w:basedOn w:val="Navaden"/>
    <w:next w:val="Navaden"/>
    <w:link w:val="Naslov2Znak"/>
    <w:unhideWhenUsed/>
    <w:qFormat/>
    <w:rsid w:val="00943C5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character" w:customStyle="1" w:styleId="Naslov2Znak">
    <w:name w:val="Naslov 2 Znak"/>
    <w:basedOn w:val="Privzetapisavaodstavka"/>
    <w:link w:val="Naslov2"/>
    <w:rsid w:val="00943C50"/>
    <w:rPr>
      <w:rFonts w:asciiTheme="majorHAnsi" w:eastAsiaTheme="majorEastAsia" w:hAnsiTheme="majorHAnsi" w:cstheme="majorBidi"/>
      <w:color w:val="2E74B5" w:themeColor="accent1" w:themeShade="BF"/>
      <w:sz w:val="26"/>
      <w:szCs w:val="26"/>
    </w:rPr>
  </w:style>
  <w:style w:type="paragraph" w:customStyle="1" w:styleId="Telobesedila21">
    <w:name w:val="Telo besedila 21"/>
    <w:basedOn w:val="Navaden"/>
    <w:rsid w:val="00943C50"/>
    <w:pPr>
      <w:overflowPunct w:val="0"/>
      <w:autoSpaceDE w:val="0"/>
      <w:autoSpaceDN w:val="0"/>
      <w:adjustRightInd w:val="0"/>
      <w:textAlignment w:val="baseline"/>
    </w:pPr>
    <w:rPr>
      <w:color w:val="FFFF00"/>
      <w:sz w:val="20"/>
      <w:szCs w:val="20"/>
    </w:rPr>
  </w:style>
  <w:style w:type="paragraph" w:customStyle="1" w:styleId="Telobesedila22">
    <w:name w:val="Telo besedila 22"/>
    <w:basedOn w:val="Navaden"/>
    <w:rsid w:val="00943C50"/>
    <w:pPr>
      <w:overflowPunct w:val="0"/>
      <w:autoSpaceDE w:val="0"/>
      <w:autoSpaceDN w:val="0"/>
      <w:adjustRightInd w:val="0"/>
      <w:textAlignment w:val="baseline"/>
    </w:pPr>
    <w:rPr>
      <w:color w:val="FFFF00"/>
      <w:sz w:val="20"/>
      <w:szCs w:val="20"/>
    </w:rPr>
  </w:style>
  <w:style w:type="paragraph" w:customStyle="1" w:styleId="Telobesedila23">
    <w:name w:val="Telo besedila 23"/>
    <w:basedOn w:val="Navaden"/>
    <w:rsid w:val="0000278C"/>
    <w:pPr>
      <w:overflowPunct w:val="0"/>
      <w:autoSpaceDE w:val="0"/>
      <w:autoSpaceDN w:val="0"/>
      <w:adjustRightInd w:val="0"/>
      <w:textAlignment w:val="baseline"/>
    </w:pPr>
    <w:rPr>
      <w:b/>
      <w:szCs w:val="20"/>
    </w:rPr>
  </w:style>
  <w:style w:type="paragraph" w:styleId="Revizija">
    <w:name w:val="Revision"/>
    <w:hidden/>
    <w:uiPriority w:val="99"/>
    <w:semiHidden/>
    <w:rsid w:val="00721538"/>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91556314">
      <w:bodyDiv w:val="1"/>
      <w:marLeft w:val="0"/>
      <w:marRight w:val="0"/>
      <w:marTop w:val="0"/>
      <w:marBottom w:val="0"/>
      <w:divBdr>
        <w:top w:val="none" w:sz="0" w:space="0" w:color="auto"/>
        <w:left w:val="none" w:sz="0" w:space="0" w:color="auto"/>
        <w:bottom w:val="none" w:sz="0" w:space="0" w:color="auto"/>
        <w:right w:val="none" w:sz="0" w:space="0" w:color="auto"/>
      </w:divBdr>
    </w:div>
    <w:div w:id="196358611">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296183650">
      <w:bodyDiv w:val="1"/>
      <w:marLeft w:val="0"/>
      <w:marRight w:val="0"/>
      <w:marTop w:val="0"/>
      <w:marBottom w:val="0"/>
      <w:divBdr>
        <w:top w:val="none" w:sz="0" w:space="0" w:color="auto"/>
        <w:left w:val="none" w:sz="0" w:space="0" w:color="auto"/>
        <w:bottom w:val="none" w:sz="0" w:space="0" w:color="auto"/>
        <w:right w:val="none" w:sz="0" w:space="0" w:color="auto"/>
      </w:divBdr>
    </w:div>
    <w:div w:id="1311523304">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82640294">
      <w:bodyDiv w:val="1"/>
      <w:marLeft w:val="0"/>
      <w:marRight w:val="0"/>
      <w:marTop w:val="0"/>
      <w:marBottom w:val="0"/>
      <w:divBdr>
        <w:top w:val="none" w:sz="0" w:space="0" w:color="auto"/>
        <w:left w:val="none" w:sz="0" w:space="0" w:color="auto"/>
        <w:bottom w:val="none" w:sz="0" w:space="0" w:color="auto"/>
        <w:right w:val="none" w:sz="0" w:space="0" w:color="auto"/>
      </w:divBdr>
    </w:div>
    <w:div w:id="1621447841">
      <w:bodyDiv w:val="1"/>
      <w:marLeft w:val="0"/>
      <w:marRight w:val="0"/>
      <w:marTop w:val="0"/>
      <w:marBottom w:val="0"/>
      <w:divBdr>
        <w:top w:val="none" w:sz="0" w:space="0" w:color="auto"/>
        <w:left w:val="none" w:sz="0" w:space="0" w:color="auto"/>
        <w:bottom w:val="none" w:sz="0" w:space="0" w:color="auto"/>
        <w:right w:val="none" w:sz="0" w:space="0" w:color="auto"/>
      </w:divBdr>
    </w:div>
    <w:div w:id="1667321928">
      <w:bodyDiv w:val="1"/>
      <w:marLeft w:val="0"/>
      <w:marRight w:val="0"/>
      <w:marTop w:val="0"/>
      <w:marBottom w:val="0"/>
      <w:divBdr>
        <w:top w:val="none" w:sz="0" w:space="0" w:color="auto"/>
        <w:left w:val="none" w:sz="0" w:space="0" w:color="auto"/>
        <w:bottom w:val="none" w:sz="0" w:space="0" w:color="auto"/>
        <w:right w:val="none" w:sz="0" w:space="0" w:color="auto"/>
      </w:divBdr>
    </w:div>
    <w:div w:id="1831553800">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3477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54c626c-b074-44b1-889f-76e3b158bc2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BD17E7B77F7F640AC70D9762F3168A3" ma:contentTypeVersion="10" ma:contentTypeDescription="Ustvari nov dokument." ma:contentTypeScope="" ma:versionID="98db6827f644f4928aa66dcef717dfc7">
  <xsd:schema xmlns:xsd="http://www.w3.org/2001/XMLSchema" xmlns:xs="http://www.w3.org/2001/XMLSchema" xmlns:p="http://schemas.microsoft.com/office/2006/metadata/properties" xmlns:ns3="c54c626c-b074-44b1-889f-76e3b158bc25" targetNamespace="http://schemas.microsoft.com/office/2006/metadata/properties" ma:root="true" ma:fieldsID="4c8c56ca03dc753c4bc940682ab6ec90" ns3:_="">
    <xsd:import namespace="c54c626c-b074-44b1-889f-76e3b158bc2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c626c-b074-44b1-889f-76e3b158b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11ABFDF-7BF1-4136-9CB5-F223F66773A6}">
  <ds:schemaRefs>
    <ds:schemaRef ds:uri="http://purl.org/dc/terms/"/>
    <ds:schemaRef ds:uri="c54c626c-b074-44b1-889f-76e3b158bc25"/>
    <ds:schemaRef ds:uri="http://schemas.microsoft.com/office/2006/documentManagement/types"/>
    <ds:schemaRef ds:uri="http://schemas.microsoft.com/office/2006/metadata/properties"/>
    <ds:schemaRef ds:uri="http://purl.org/dc/elements/1.1/"/>
    <ds:schemaRef ds:uri="http://purl.org/dc/dcmitype/"/>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238BF41C-4650-4697-A24A-84A48E15D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c626c-b074-44b1-889f-76e3b158b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4.xml><?xml version="1.0" encoding="utf-8"?>
<ds:datastoreItem xmlns:ds="http://schemas.openxmlformats.org/officeDocument/2006/customXml" ds:itemID="{7B7A8967-E384-4563-A0F5-8DE23D46A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24</TotalTime>
  <Pages>13</Pages>
  <Words>3701</Words>
  <Characters>23339</Characters>
  <Application>Microsoft Office Word</Application>
  <DocSecurity>0</DocSecurity>
  <Lines>194</Lines>
  <Paragraphs>53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8</cp:revision>
  <cp:lastPrinted>2025-12-15T08:36:00Z</cp:lastPrinted>
  <dcterms:created xsi:type="dcterms:W3CDTF">2026-01-27T12:45:00Z</dcterms:created>
  <dcterms:modified xsi:type="dcterms:W3CDTF">2026-02-26T17:48:00Z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0x0101005BD17E7B77F7F640AC70D9762F3168A3</vt:lpwstr>
  </property>
  <property fmtid="{D5CDD505-2E9C-101B-9397-08002B2CF9AE}" pid="3" name="MediaServiceImageTags">
    <vt:lpwstr/>
  </property>
</Properties>
</file>